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page" w:horzAnchor="margin" w:tblpY="3649"/>
        <w:tblW w:w="50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5"/>
        <w:gridCol w:w="2798"/>
        <w:gridCol w:w="3147"/>
      </w:tblGrid>
      <w:tr w:rsidR="00902B3A" w:rsidRPr="00694000" w14:paraId="3886FA2D" w14:textId="77777777" w:rsidTr="00670FC0">
        <w:trPr>
          <w:trHeight w:val="895"/>
        </w:trPr>
        <w:tc>
          <w:tcPr>
            <w:tcW w:w="1913" w:type="pct"/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14:paraId="25115D67" w14:textId="77777777" w:rsidR="00902B3A" w:rsidRPr="00694000" w:rsidRDefault="00902B3A" w:rsidP="00670FC0">
            <w:pPr>
              <w:spacing w:after="0"/>
              <w:rPr>
                <w:rFonts w:asciiTheme="minorHAnsi" w:hAnsiTheme="minorHAnsi" w:cstheme="minorHAnsi"/>
                <w:kern w:val="2"/>
                <w:sz w:val="22"/>
                <w:szCs w:val="22"/>
                <w:lang w:eastAsia="nl-NL"/>
              </w:rPr>
            </w:pPr>
            <w:r w:rsidRPr="00694000">
              <w:rPr>
                <w:rFonts w:asciiTheme="minorHAnsi" w:hAnsiTheme="minorHAnsi" w:cstheme="minorHAnsi"/>
                <w:kern w:val="2"/>
                <w:sz w:val="22"/>
                <w:szCs w:val="22"/>
                <w:lang w:eastAsia="nl-NL"/>
              </w:rPr>
              <w:t>Do you want to cooperate with another supplier in a consortium?</w:t>
            </w:r>
          </w:p>
          <w:p w14:paraId="2639084B" w14:textId="77777777" w:rsidR="00902B3A" w:rsidRPr="00694000" w:rsidRDefault="00902B3A" w:rsidP="00670FC0">
            <w:pPr>
              <w:spacing w:after="0"/>
              <w:rPr>
                <w:rFonts w:asciiTheme="minorHAnsi" w:hAnsiTheme="minorHAnsi" w:cstheme="minorHAnsi"/>
                <w:kern w:val="2"/>
                <w:sz w:val="22"/>
                <w:szCs w:val="22"/>
                <w:lang w:eastAsia="nl-NL"/>
              </w:rPr>
            </w:pPr>
          </w:p>
        </w:tc>
        <w:tc>
          <w:tcPr>
            <w:tcW w:w="1453" w:type="pct"/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hideMark/>
          </w:tcPr>
          <w:p w14:paraId="74FFFC59" w14:textId="77777777" w:rsidR="00902B3A" w:rsidRPr="00694000" w:rsidRDefault="00902B3A" w:rsidP="00670FC0">
            <w:pPr>
              <w:spacing w:after="0"/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  <w:lang w:eastAsia="nl-NL"/>
              </w:rPr>
            </w:pPr>
            <w:r w:rsidRPr="00694000">
              <w:rPr>
                <w:rFonts w:asciiTheme="minorHAnsi" w:hAnsiTheme="minorHAnsi" w:cstheme="minorHAnsi"/>
                <w:kern w:val="2"/>
                <w:sz w:val="22"/>
                <w:szCs w:val="22"/>
                <w:lang w:eastAsia="nl-NL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4000">
              <w:rPr>
                <w:rFonts w:asciiTheme="minorHAnsi" w:hAnsiTheme="minorHAnsi" w:cstheme="minorHAnsi"/>
                <w:kern w:val="2"/>
                <w:sz w:val="22"/>
                <w:szCs w:val="22"/>
                <w:lang w:eastAsia="nl-NL"/>
              </w:rPr>
              <w:instrText xml:space="preserve"> FORMCHECKBOX </w:instrText>
            </w:r>
            <w:r w:rsidRPr="00694000">
              <w:rPr>
                <w:rFonts w:asciiTheme="minorHAnsi" w:hAnsiTheme="minorHAnsi" w:cstheme="minorHAnsi"/>
                <w:kern w:val="2"/>
                <w:sz w:val="22"/>
                <w:szCs w:val="22"/>
                <w:lang w:eastAsia="nl-NL"/>
              </w:rPr>
            </w:r>
            <w:r w:rsidRPr="00694000">
              <w:rPr>
                <w:rFonts w:asciiTheme="minorHAnsi" w:hAnsiTheme="minorHAnsi" w:cstheme="minorHAnsi"/>
                <w:kern w:val="2"/>
                <w:sz w:val="22"/>
                <w:szCs w:val="22"/>
                <w:lang w:eastAsia="nl-NL"/>
              </w:rPr>
              <w:fldChar w:fldCharType="separate"/>
            </w:r>
            <w:r w:rsidRPr="00694000">
              <w:rPr>
                <w:rFonts w:asciiTheme="minorHAnsi" w:hAnsiTheme="minorHAnsi" w:cstheme="minorHAnsi"/>
                <w:kern w:val="2"/>
                <w:sz w:val="22"/>
                <w:szCs w:val="22"/>
                <w:lang w:eastAsia="nl-NL"/>
              </w:rPr>
              <w:fldChar w:fldCharType="end"/>
            </w:r>
            <w:r w:rsidRPr="00694000">
              <w:rPr>
                <w:rFonts w:asciiTheme="minorHAnsi" w:hAnsiTheme="minorHAnsi" w:cstheme="minorHAnsi"/>
                <w:kern w:val="2"/>
                <w:sz w:val="22"/>
                <w:szCs w:val="22"/>
                <w:lang w:eastAsia="nl-NL"/>
              </w:rPr>
              <w:t xml:space="preserve"> Yes</w:t>
            </w:r>
          </w:p>
        </w:tc>
        <w:tc>
          <w:tcPr>
            <w:tcW w:w="1634" w:type="pct"/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hideMark/>
          </w:tcPr>
          <w:p w14:paraId="1B80D563" w14:textId="77777777" w:rsidR="00902B3A" w:rsidRPr="00694000" w:rsidRDefault="00902B3A" w:rsidP="00670FC0">
            <w:pPr>
              <w:spacing w:after="0"/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  <w:lang w:eastAsia="nl-NL"/>
              </w:rPr>
            </w:pPr>
            <w:r w:rsidRPr="00694000">
              <w:rPr>
                <w:rFonts w:asciiTheme="minorHAnsi" w:hAnsiTheme="minorHAnsi" w:cstheme="minorHAnsi"/>
                <w:kern w:val="2"/>
                <w:sz w:val="22"/>
                <w:szCs w:val="22"/>
                <w:lang w:eastAsia="nl-NL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4000">
              <w:rPr>
                <w:rFonts w:asciiTheme="minorHAnsi" w:hAnsiTheme="minorHAnsi" w:cstheme="minorHAnsi"/>
                <w:kern w:val="2"/>
                <w:sz w:val="22"/>
                <w:szCs w:val="22"/>
                <w:lang w:eastAsia="nl-NL"/>
              </w:rPr>
              <w:instrText xml:space="preserve"> FORMCHECKBOX </w:instrText>
            </w:r>
            <w:r w:rsidRPr="00694000">
              <w:rPr>
                <w:rFonts w:asciiTheme="minorHAnsi" w:hAnsiTheme="minorHAnsi" w:cstheme="minorHAnsi"/>
                <w:kern w:val="2"/>
                <w:sz w:val="22"/>
                <w:szCs w:val="22"/>
                <w:lang w:eastAsia="nl-NL"/>
              </w:rPr>
            </w:r>
            <w:r w:rsidRPr="00694000">
              <w:rPr>
                <w:rFonts w:asciiTheme="minorHAnsi" w:hAnsiTheme="minorHAnsi" w:cstheme="minorHAnsi"/>
                <w:kern w:val="2"/>
                <w:sz w:val="22"/>
                <w:szCs w:val="22"/>
                <w:lang w:eastAsia="nl-NL"/>
              </w:rPr>
              <w:fldChar w:fldCharType="separate"/>
            </w:r>
            <w:r w:rsidRPr="00694000">
              <w:rPr>
                <w:rFonts w:asciiTheme="minorHAnsi" w:hAnsiTheme="minorHAnsi" w:cstheme="minorHAnsi"/>
                <w:kern w:val="2"/>
                <w:sz w:val="22"/>
                <w:szCs w:val="22"/>
                <w:lang w:eastAsia="nl-NL"/>
              </w:rPr>
              <w:fldChar w:fldCharType="end"/>
            </w:r>
            <w:r w:rsidRPr="00694000">
              <w:rPr>
                <w:rFonts w:asciiTheme="minorHAnsi" w:hAnsiTheme="minorHAnsi" w:cstheme="minorHAnsi"/>
                <w:kern w:val="2"/>
                <w:sz w:val="22"/>
                <w:szCs w:val="22"/>
                <w:lang w:eastAsia="nl-NL"/>
              </w:rPr>
              <w:t>No</w:t>
            </w:r>
          </w:p>
        </w:tc>
      </w:tr>
      <w:tr w:rsidR="00902B3A" w:rsidRPr="00694000" w14:paraId="7D310F08" w14:textId="77777777" w:rsidTr="00670FC0">
        <w:trPr>
          <w:trHeight w:val="2455"/>
        </w:trPr>
        <w:tc>
          <w:tcPr>
            <w:tcW w:w="1913" w:type="pct"/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14:paraId="2D386791" w14:textId="77777777" w:rsidR="00902B3A" w:rsidRPr="00694000" w:rsidRDefault="00902B3A" w:rsidP="00670FC0">
            <w:pPr>
              <w:spacing w:after="0"/>
              <w:rPr>
                <w:rFonts w:asciiTheme="minorHAnsi" w:hAnsiTheme="minorHAnsi" w:cstheme="minorHAnsi"/>
                <w:kern w:val="2"/>
                <w:sz w:val="22"/>
                <w:szCs w:val="22"/>
                <w:lang w:eastAsia="nl-NL"/>
              </w:rPr>
            </w:pPr>
          </w:p>
        </w:tc>
        <w:tc>
          <w:tcPr>
            <w:tcW w:w="3087" w:type="pct"/>
            <w:gridSpan w:val="2"/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14:paraId="67E9E9A2" w14:textId="77777777" w:rsidR="00902B3A" w:rsidRPr="00694000" w:rsidRDefault="00902B3A" w:rsidP="00670FC0">
            <w:pPr>
              <w:spacing w:after="0"/>
              <w:rPr>
                <w:rFonts w:asciiTheme="minorHAnsi" w:hAnsiTheme="minorHAnsi" w:cstheme="minorHAnsi"/>
                <w:kern w:val="2"/>
                <w:sz w:val="22"/>
                <w:szCs w:val="22"/>
                <w:lang w:eastAsia="nl-NL"/>
              </w:rPr>
            </w:pPr>
            <w:r w:rsidRPr="00694000">
              <w:rPr>
                <w:rFonts w:asciiTheme="minorHAnsi" w:hAnsiTheme="minorHAnsi" w:cstheme="minorHAnsi"/>
                <w:kern w:val="2"/>
                <w:sz w:val="22"/>
                <w:szCs w:val="22"/>
                <w:lang w:eastAsia="nl-NL"/>
              </w:rPr>
              <w:t xml:space="preserve">If yes, please indicate the size of the part of the assignment, carried out by the Tender and which part by other suppliers (in % of the assignments), as well as the task division. </w:t>
            </w:r>
          </w:p>
          <w:p w14:paraId="13B4E264" w14:textId="77777777" w:rsidR="00902B3A" w:rsidRPr="00694000" w:rsidRDefault="00902B3A" w:rsidP="00670FC0">
            <w:pPr>
              <w:spacing w:after="0"/>
              <w:rPr>
                <w:rFonts w:asciiTheme="minorHAnsi" w:hAnsiTheme="minorHAnsi" w:cstheme="minorHAnsi"/>
                <w:kern w:val="2"/>
                <w:sz w:val="22"/>
                <w:szCs w:val="22"/>
                <w:lang w:eastAsia="nl-NL"/>
              </w:rPr>
            </w:pPr>
          </w:p>
          <w:p w14:paraId="1D5DD771" w14:textId="77777777" w:rsidR="00902B3A" w:rsidRPr="00694000" w:rsidRDefault="00902B3A" w:rsidP="00670FC0">
            <w:pPr>
              <w:spacing w:after="0"/>
              <w:rPr>
                <w:rFonts w:asciiTheme="minorHAnsi" w:hAnsiTheme="minorHAnsi" w:cstheme="minorHAnsi"/>
                <w:kern w:val="2"/>
                <w:sz w:val="22"/>
                <w:szCs w:val="22"/>
                <w:lang w:eastAsia="nl-NL"/>
              </w:rPr>
            </w:pPr>
          </w:p>
          <w:p w14:paraId="341EDDF9" w14:textId="77777777" w:rsidR="00902B3A" w:rsidRPr="00694000" w:rsidRDefault="00902B3A" w:rsidP="00670FC0">
            <w:pPr>
              <w:spacing w:after="0"/>
              <w:rPr>
                <w:rFonts w:asciiTheme="minorHAnsi" w:hAnsiTheme="minorHAnsi" w:cstheme="minorHAnsi"/>
                <w:kern w:val="2"/>
                <w:sz w:val="22"/>
                <w:szCs w:val="22"/>
                <w:lang w:eastAsia="nl-NL"/>
              </w:rPr>
            </w:pPr>
          </w:p>
          <w:p w14:paraId="1F365DB8" w14:textId="77777777" w:rsidR="00902B3A" w:rsidRPr="00694000" w:rsidRDefault="00902B3A" w:rsidP="00670FC0">
            <w:pPr>
              <w:spacing w:after="0"/>
              <w:rPr>
                <w:rFonts w:asciiTheme="minorHAnsi" w:hAnsiTheme="minorHAnsi" w:cstheme="minorHAnsi"/>
                <w:kern w:val="2"/>
                <w:sz w:val="22"/>
                <w:szCs w:val="22"/>
                <w:lang w:eastAsia="nl-NL"/>
              </w:rPr>
            </w:pPr>
          </w:p>
          <w:p w14:paraId="03B62188" w14:textId="77777777" w:rsidR="00902B3A" w:rsidRPr="00694000" w:rsidRDefault="00902B3A" w:rsidP="00670FC0">
            <w:pPr>
              <w:spacing w:after="0"/>
              <w:rPr>
                <w:rFonts w:asciiTheme="minorHAnsi" w:hAnsiTheme="minorHAnsi" w:cstheme="minorHAnsi"/>
                <w:kern w:val="2"/>
                <w:sz w:val="22"/>
                <w:szCs w:val="22"/>
                <w:lang w:eastAsia="nl-NL"/>
              </w:rPr>
            </w:pPr>
          </w:p>
        </w:tc>
      </w:tr>
      <w:tr w:rsidR="00902B3A" w:rsidRPr="00694000" w14:paraId="74F5DE2E" w14:textId="77777777" w:rsidTr="00670FC0">
        <w:trPr>
          <w:trHeight w:val="569"/>
        </w:trPr>
        <w:tc>
          <w:tcPr>
            <w:tcW w:w="1913" w:type="pct"/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hideMark/>
          </w:tcPr>
          <w:p w14:paraId="5E1AA1B0" w14:textId="77777777" w:rsidR="00902B3A" w:rsidRPr="00694000" w:rsidRDefault="00902B3A" w:rsidP="00670FC0">
            <w:pPr>
              <w:spacing w:after="0"/>
              <w:rPr>
                <w:rFonts w:asciiTheme="minorHAnsi" w:hAnsiTheme="minorHAnsi" w:cstheme="minorHAnsi"/>
                <w:kern w:val="2"/>
                <w:sz w:val="22"/>
                <w:szCs w:val="22"/>
                <w:vertAlign w:val="superscript"/>
                <w:lang w:eastAsia="nl-NL"/>
              </w:rPr>
            </w:pPr>
            <w:r w:rsidRPr="00694000">
              <w:rPr>
                <w:rFonts w:asciiTheme="minorHAnsi" w:hAnsiTheme="minorHAnsi" w:cstheme="minorHAnsi"/>
                <w:kern w:val="2"/>
                <w:sz w:val="22"/>
                <w:szCs w:val="22"/>
                <w:lang w:eastAsia="nl-NL"/>
              </w:rPr>
              <w:t>Do you want to involve subcontractors?</w:t>
            </w:r>
          </w:p>
        </w:tc>
        <w:tc>
          <w:tcPr>
            <w:tcW w:w="1453" w:type="pct"/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hideMark/>
          </w:tcPr>
          <w:p w14:paraId="3EB9B979" w14:textId="77777777" w:rsidR="00902B3A" w:rsidRPr="00694000" w:rsidRDefault="00902B3A" w:rsidP="00670FC0">
            <w:pPr>
              <w:spacing w:after="0"/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  <w:lang w:eastAsia="nl-NL"/>
              </w:rPr>
            </w:pPr>
            <w:r w:rsidRPr="00694000">
              <w:rPr>
                <w:rFonts w:asciiTheme="minorHAnsi" w:hAnsiTheme="minorHAnsi" w:cstheme="minorHAnsi"/>
                <w:kern w:val="2"/>
                <w:sz w:val="22"/>
                <w:szCs w:val="22"/>
                <w:lang w:eastAsia="nl-NL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4000">
              <w:rPr>
                <w:rFonts w:asciiTheme="minorHAnsi" w:hAnsiTheme="minorHAnsi" w:cstheme="minorHAnsi"/>
                <w:kern w:val="2"/>
                <w:sz w:val="22"/>
                <w:szCs w:val="22"/>
                <w:lang w:eastAsia="nl-NL"/>
              </w:rPr>
              <w:instrText xml:space="preserve"> FORMCHECKBOX </w:instrText>
            </w:r>
            <w:r w:rsidRPr="00694000">
              <w:rPr>
                <w:rFonts w:asciiTheme="minorHAnsi" w:hAnsiTheme="minorHAnsi" w:cstheme="minorHAnsi"/>
                <w:kern w:val="2"/>
                <w:sz w:val="22"/>
                <w:szCs w:val="22"/>
                <w:lang w:eastAsia="nl-NL"/>
              </w:rPr>
            </w:r>
            <w:r w:rsidRPr="00694000">
              <w:rPr>
                <w:rFonts w:asciiTheme="minorHAnsi" w:hAnsiTheme="minorHAnsi" w:cstheme="minorHAnsi"/>
                <w:kern w:val="2"/>
                <w:sz w:val="22"/>
                <w:szCs w:val="22"/>
                <w:lang w:eastAsia="nl-NL"/>
              </w:rPr>
              <w:fldChar w:fldCharType="separate"/>
            </w:r>
            <w:r w:rsidRPr="00694000">
              <w:rPr>
                <w:rFonts w:asciiTheme="minorHAnsi" w:hAnsiTheme="minorHAnsi" w:cstheme="minorHAnsi"/>
                <w:kern w:val="2"/>
                <w:sz w:val="22"/>
                <w:szCs w:val="22"/>
                <w:lang w:eastAsia="nl-NL"/>
              </w:rPr>
              <w:fldChar w:fldCharType="end"/>
            </w:r>
            <w:r w:rsidRPr="00694000">
              <w:rPr>
                <w:rFonts w:asciiTheme="minorHAnsi" w:hAnsiTheme="minorHAnsi" w:cstheme="minorHAnsi"/>
                <w:kern w:val="2"/>
                <w:sz w:val="22"/>
                <w:szCs w:val="22"/>
                <w:lang w:eastAsia="nl-NL"/>
              </w:rPr>
              <w:t xml:space="preserve"> Yes</w:t>
            </w:r>
          </w:p>
        </w:tc>
        <w:tc>
          <w:tcPr>
            <w:tcW w:w="1634" w:type="pct"/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  <w:hideMark/>
          </w:tcPr>
          <w:p w14:paraId="760D3D4E" w14:textId="77777777" w:rsidR="00902B3A" w:rsidRPr="00694000" w:rsidRDefault="00902B3A" w:rsidP="00670FC0">
            <w:pPr>
              <w:spacing w:after="0"/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  <w:lang w:eastAsia="nl-NL"/>
              </w:rPr>
            </w:pPr>
            <w:r w:rsidRPr="00694000">
              <w:rPr>
                <w:rFonts w:asciiTheme="minorHAnsi" w:hAnsiTheme="minorHAnsi" w:cstheme="minorHAnsi"/>
                <w:kern w:val="2"/>
                <w:sz w:val="22"/>
                <w:szCs w:val="22"/>
                <w:lang w:eastAsia="nl-NL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4000">
              <w:rPr>
                <w:rFonts w:asciiTheme="minorHAnsi" w:hAnsiTheme="minorHAnsi" w:cstheme="minorHAnsi"/>
                <w:kern w:val="2"/>
                <w:sz w:val="22"/>
                <w:szCs w:val="22"/>
                <w:lang w:eastAsia="nl-NL"/>
              </w:rPr>
              <w:instrText xml:space="preserve"> FORMCHECKBOX </w:instrText>
            </w:r>
            <w:r w:rsidRPr="00694000">
              <w:rPr>
                <w:rFonts w:asciiTheme="minorHAnsi" w:hAnsiTheme="minorHAnsi" w:cstheme="minorHAnsi"/>
                <w:kern w:val="2"/>
                <w:sz w:val="22"/>
                <w:szCs w:val="22"/>
                <w:lang w:eastAsia="nl-NL"/>
              </w:rPr>
            </w:r>
            <w:r w:rsidRPr="00694000">
              <w:rPr>
                <w:rFonts w:asciiTheme="minorHAnsi" w:hAnsiTheme="minorHAnsi" w:cstheme="minorHAnsi"/>
                <w:kern w:val="2"/>
                <w:sz w:val="22"/>
                <w:szCs w:val="22"/>
                <w:lang w:eastAsia="nl-NL"/>
              </w:rPr>
              <w:fldChar w:fldCharType="separate"/>
            </w:r>
            <w:r w:rsidRPr="00694000">
              <w:rPr>
                <w:rFonts w:asciiTheme="minorHAnsi" w:hAnsiTheme="minorHAnsi" w:cstheme="minorHAnsi"/>
                <w:kern w:val="2"/>
                <w:sz w:val="22"/>
                <w:szCs w:val="22"/>
                <w:lang w:eastAsia="nl-NL"/>
              </w:rPr>
              <w:fldChar w:fldCharType="end"/>
            </w:r>
            <w:r w:rsidRPr="00694000">
              <w:rPr>
                <w:rFonts w:asciiTheme="minorHAnsi" w:hAnsiTheme="minorHAnsi" w:cstheme="minorHAnsi"/>
                <w:kern w:val="2"/>
                <w:sz w:val="22"/>
                <w:szCs w:val="22"/>
                <w:lang w:eastAsia="nl-NL"/>
              </w:rPr>
              <w:t xml:space="preserve"> No</w:t>
            </w:r>
          </w:p>
        </w:tc>
      </w:tr>
      <w:tr w:rsidR="00902B3A" w:rsidRPr="00694000" w14:paraId="20893FC3" w14:textId="77777777" w:rsidTr="00670FC0">
        <w:trPr>
          <w:trHeight w:val="1734"/>
        </w:trPr>
        <w:tc>
          <w:tcPr>
            <w:tcW w:w="1913" w:type="pct"/>
            <w:tcBorders>
              <w:bottom w:val="single" w:sz="4" w:space="0" w:color="auto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14:paraId="17598CDD" w14:textId="77777777" w:rsidR="00902B3A" w:rsidRPr="00694000" w:rsidRDefault="00902B3A" w:rsidP="00670FC0">
            <w:pPr>
              <w:spacing w:after="0"/>
              <w:rPr>
                <w:rFonts w:asciiTheme="minorHAnsi" w:hAnsiTheme="minorHAnsi" w:cstheme="minorHAnsi"/>
                <w:kern w:val="2"/>
                <w:sz w:val="22"/>
                <w:szCs w:val="22"/>
                <w:lang w:eastAsia="nl-NL"/>
              </w:rPr>
            </w:pPr>
          </w:p>
        </w:tc>
        <w:tc>
          <w:tcPr>
            <w:tcW w:w="3087" w:type="pct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57" w:type="dxa"/>
              <w:left w:w="70" w:type="dxa"/>
              <w:bottom w:w="57" w:type="dxa"/>
              <w:right w:w="70" w:type="dxa"/>
            </w:tcMar>
          </w:tcPr>
          <w:p w14:paraId="617DC164" w14:textId="77777777" w:rsidR="00902B3A" w:rsidRPr="00694000" w:rsidRDefault="00902B3A" w:rsidP="00670FC0">
            <w:pPr>
              <w:spacing w:after="0"/>
              <w:rPr>
                <w:rFonts w:asciiTheme="minorHAnsi" w:hAnsiTheme="minorHAnsi" w:cstheme="minorHAnsi"/>
                <w:kern w:val="2"/>
                <w:sz w:val="22"/>
                <w:szCs w:val="22"/>
                <w:lang w:eastAsia="nl-NL"/>
              </w:rPr>
            </w:pPr>
            <w:r w:rsidRPr="00694000">
              <w:rPr>
                <w:rFonts w:asciiTheme="minorHAnsi" w:hAnsiTheme="minorHAnsi" w:cstheme="minorHAnsi"/>
                <w:kern w:val="2"/>
                <w:sz w:val="22"/>
                <w:szCs w:val="22"/>
                <w:lang w:eastAsia="nl-NL"/>
              </w:rPr>
              <w:t>If yes, please indicate if the Tender was the contractor or subcontractor, and which part of the assignment is carried out by the contractor and which part by the subcontractor (in % of the assignment), as well as the task division.</w:t>
            </w:r>
          </w:p>
          <w:p w14:paraId="307101A1" w14:textId="77777777" w:rsidR="00902B3A" w:rsidRPr="00694000" w:rsidRDefault="00902B3A" w:rsidP="00670FC0">
            <w:pPr>
              <w:spacing w:after="0"/>
              <w:rPr>
                <w:rFonts w:asciiTheme="minorHAnsi" w:hAnsiTheme="minorHAnsi" w:cstheme="minorHAnsi"/>
                <w:kern w:val="2"/>
                <w:sz w:val="22"/>
                <w:szCs w:val="22"/>
                <w:lang w:eastAsia="nl-NL"/>
              </w:rPr>
            </w:pPr>
          </w:p>
          <w:p w14:paraId="7A585154" w14:textId="77777777" w:rsidR="00902B3A" w:rsidRPr="00694000" w:rsidRDefault="00902B3A" w:rsidP="00670FC0">
            <w:pPr>
              <w:spacing w:after="0"/>
              <w:rPr>
                <w:rFonts w:asciiTheme="minorHAnsi" w:hAnsiTheme="minorHAnsi" w:cstheme="minorHAnsi"/>
                <w:kern w:val="2"/>
                <w:sz w:val="22"/>
                <w:szCs w:val="22"/>
                <w:lang w:eastAsia="nl-NL"/>
              </w:rPr>
            </w:pPr>
          </w:p>
          <w:p w14:paraId="29350D89" w14:textId="77777777" w:rsidR="00902B3A" w:rsidRPr="00694000" w:rsidRDefault="00902B3A" w:rsidP="00670FC0">
            <w:pPr>
              <w:spacing w:after="0"/>
              <w:rPr>
                <w:rFonts w:asciiTheme="minorHAnsi" w:hAnsiTheme="minorHAnsi" w:cstheme="minorHAnsi"/>
                <w:kern w:val="2"/>
                <w:sz w:val="22"/>
                <w:szCs w:val="22"/>
                <w:lang w:eastAsia="nl-NL"/>
              </w:rPr>
            </w:pPr>
          </w:p>
          <w:p w14:paraId="73550AB9" w14:textId="77777777" w:rsidR="00902B3A" w:rsidRPr="00694000" w:rsidRDefault="00902B3A" w:rsidP="00670FC0">
            <w:pPr>
              <w:spacing w:after="0"/>
              <w:rPr>
                <w:rFonts w:asciiTheme="minorHAnsi" w:hAnsiTheme="minorHAnsi" w:cstheme="minorHAnsi"/>
                <w:kern w:val="2"/>
                <w:sz w:val="22"/>
                <w:szCs w:val="22"/>
                <w:lang w:eastAsia="nl-NL"/>
              </w:rPr>
            </w:pPr>
          </w:p>
        </w:tc>
      </w:tr>
    </w:tbl>
    <w:p w14:paraId="734C8396" w14:textId="01356181" w:rsidR="00902B3A" w:rsidRPr="00694000" w:rsidRDefault="00902B3A" w:rsidP="00902B3A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694000">
        <w:rPr>
          <w:rFonts w:asciiTheme="minorHAnsi" w:hAnsiTheme="minorHAnsi" w:cstheme="minorHAnsi"/>
          <w:b/>
          <w:bCs/>
          <w:sz w:val="28"/>
          <w:szCs w:val="28"/>
        </w:rPr>
        <w:t>STATEMENT OF COLLABORATION</w:t>
      </w:r>
    </w:p>
    <w:p w14:paraId="4C5FECB0" w14:textId="2EE57410" w:rsidR="00902B3A" w:rsidRPr="00694000" w:rsidRDefault="00902B3A" w:rsidP="00902B3A">
      <w:pPr>
        <w:jc w:val="center"/>
        <w:rPr>
          <w:rFonts w:asciiTheme="minorHAnsi" w:hAnsiTheme="minorHAnsi" w:cstheme="minorHAnsi"/>
          <w:sz w:val="28"/>
          <w:szCs w:val="28"/>
          <w:lang w:val="en-GB"/>
        </w:rPr>
      </w:pPr>
    </w:p>
    <w:p w14:paraId="33A24562" w14:textId="77777777" w:rsidR="00902B3A" w:rsidRPr="009D2EBD" w:rsidRDefault="00902B3A" w:rsidP="00902B3A">
      <w:pPr>
        <w:jc w:val="center"/>
        <w:rPr>
          <w:sz w:val="28"/>
          <w:szCs w:val="28"/>
          <w:lang w:val="en-GB"/>
        </w:rPr>
      </w:pPr>
    </w:p>
    <w:p w14:paraId="1707F568" w14:textId="77777777" w:rsidR="00902B3A" w:rsidRDefault="00902B3A" w:rsidP="00902B3A">
      <w:pPr>
        <w:jc w:val="center"/>
        <w:rPr>
          <w:sz w:val="28"/>
          <w:szCs w:val="28"/>
        </w:rPr>
      </w:pPr>
    </w:p>
    <w:p w14:paraId="66A15FAA" w14:textId="77777777" w:rsidR="00902B3A" w:rsidRDefault="00902B3A" w:rsidP="00902B3A">
      <w:pPr>
        <w:pStyle w:val="BodyText"/>
        <w:rPr>
          <w:lang w:val="en-US"/>
        </w:rPr>
      </w:pPr>
    </w:p>
    <w:p w14:paraId="36F1EB80" w14:textId="77777777" w:rsidR="00670FC0" w:rsidRDefault="00670FC0" w:rsidP="00902B3A">
      <w:pPr>
        <w:pStyle w:val="BodyText"/>
        <w:rPr>
          <w:lang w:val="en-US"/>
        </w:rPr>
      </w:pPr>
    </w:p>
    <w:p w14:paraId="4A0CC9E6" w14:textId="77777777" w:rsidR="00670FC0" w:rsidRDefault="00670FC0" w:rsidP="00902B3A">
      <w:pPr>
        <w:pStyle w:val="BodyText"/>
        <w:rPr>
          <w:lang w:val="en-US"/>
        </w:rPr>
      </w:pPr>
    </w:p>
    <w:p w14:paraId="0CC1325E" w14:textId="77777777" w:rsidR="00670FC0" w:rsidRDefault="00670FC0" w:rsidP="00902B3A">
      <w:pPr>
        <w:pStyle w:val="BodyText"/>
        <w:rPr>
          <w:lang w:val="en-US"/>
        </w:rPr>
      </w:pPr>
    </w:p>
    <w:p w14:paraId="613ED392" w14:textId="77777777" w:rsidR="00670FC0" w:rsidRDefault="00670FC0" w:rsidP="00902B3A">
      <w:pPr>
        <w:pStyle w:val="BodyText"/>
        <w:rPr>
          <w:lang w:val="en-US"/>
        </w:rPr>
      </w:pPr>
    </w:p>
    <w:p w14:paraId="4B261C82" w14:textId="77777777" w:rsidR="00670FC0" w:rsidRDefault="00670FC0" w:rsidP="00902B3A">
      <w:pPr>
        <w:pStyle w:val="BodyText"/>
        <w:rPr>
          <w:lang w:val="en-US"/>
        </w:rPr>
      </w:pPr>
    </w:p>
    <w:p w14:paraId="4B126EB1" w14:textId="77777777" w:rsidR="00670FC0" w:rsidRDefault="00670FC0" w:rsidP="00902B3A">
      <w:pPr>
        <w:pStyle w:val="BodyText"/>
        <w:rPr>
          <w:lang w:val="en-US"/>
        </w:rPr>
      </w:pPr>
    </w:p>
    <w:p w14:paraId="6EAD7BFD" w14:textId="77777777" w:rsidR="00670FC0" w:rsidRDefault="00670FC0" w:rsidP="00902B3A">
      <w:pPr>
        <w:pStyle w:val="BodyText"/>
        <w:rPr>
          <w:lang w:val="en-US"/>
        </w:rPr>
      </w:pPr>
    </w:p>
    <w:p w14:paraId="57DFEF79" w14:textId="63C9745F" w:rsidR="00902B3A" w:rsidRDefault="00902B3A" w:rsidP="00902B3A">
      <w:pPr>
        <w:pStyle w:val="BodyText"/>
        <w:rPr>
          <w:rFonts w:asciiTheme="minorHAnsi" w:hAnsiTheme="minorHAnsi" w:cstheme="minorHAnsi"/>
          <w:sz w:val="24"/>
          <w:szCs w:val="24"/>
          <w:lang w:val="en-US"/>
        </w:rPr>
      </w:pPr>
      <w:r w:rsidRPr="00670FC0">
        <w:rPr>
          <w:rFonts w:asciiTheme="minorHAnsi" w:hAnsiTheme="minorHAnsi" w:cstheme="minorHAnsi"/>
          <w:sz w:val="24"/>
          <w:szCs w:val="24"/>
          <w:lang w:val="en-US"/>
        </w:rPr>
        <w:lastRenderedPageBreak/>
        <w:t xml:space="preserve">Contact person of </w:t>
      </w:r>
      <w:r w:rsidR="00694000">
        <w:rPr>
          <w:rFonts w:asciiTheme="minorHAnsi" w:hAnsiTheme="minorHAnsi" w:cstheme="minorHAnsi"/>
          <w:sz w:val="24"/>
          <w:szCs w:val="24"/>
          <w:lang w:val="en-US"/>
        </w:rPr>
        <w:t xml:space="preserve">the </w:t>
      </w:r>
      <w:r w:rsidRPr="00670FC0">
        <w:rPr>
          <w:rFonts w:asciiTheme="minorHAnsi" w:hAnsiTheme="minorHAnsi" w:cstheme="minorHAnsi"/>
          <w:sz w:val="24"/>
          <w:szCs w:val="24"/>
          <w:lang w:val="en-US"/>
        </w:rPr>
        <w:t>other party:</w:t>
      </w:r>
    </w:p>
    <w:p w14:paraId="30CFFBFB" w14:textId="77777777" w:rsidR="00670FC0" w:rsidRPr="00670FC0" w:rsidRDefault="00670FC0" w:rsidP="00902B3A">
      <w:pPr>
        <w:pStyle w:val="BodyText"/>
        <w:rPr>
          <w:rFonts w:asciiTheme="minorHAnsi" w:hAnsiTheme="minorHAnsi" w:cstheme="minorHAnsi"/>
          <w:sz w:val="24"/>
          <w:szCs w:val="24"/>
          <w:lang w:val="en-US"/>
        </w:rPr>
      </w:pPr>
    </w:p>
    <w:tbl>
      <w:tblPr>
        <w:tblW w:w="9072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7371"/>
      </w:tblGrid>
      <w:tr w:rsidR="00902B3A" w:rsidRPr="00694000" w14:paraId="4046F7E8" w14:textId="77777777" w:rsidTr="00097484">
        <w:tc>
          <w:tcPr>
            <w:tcW w:w="1701" w:type="dxa"/>
            <w:shd w:val="pct5" w:color="auto" w:fill="FFFFFF"/>
          </w:tcPr>
          <w:p w14:paraId="44F2D251" w14:textId="77777777" w:rsidR="00902B3A" w:rsidRPr="00694000" w:rsidRDefault="00902B3A" w:rsidP="00097484">
            <w:pPr>
              <w:keepNext/>
              <w:keepLines/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4000">
              <w:rPr>
                <w:rFonts w:asciiTheme="minorHAnsi" w:hAnsiTheme="minorHAnsi" w:cstheme="minorHAnsi"/>
                <w:b/>
                <w:sz w:val="22"/>
                <w:szCs w:val="22"/>
              </w:rPr>
              <w:t>Name</w:t>
            </w:r>
          </w:p>
        </w:tc>
        <w:tc>
          <w:tcPr>
            <w:tcW w:w="7371" w:type="dxa"/>
          </w:tcPr>
          <w:p w14:paraId="327B53B4" w14:textId="77777777" w:rsidR="00902B3A" w:rsidRPr="00694000" w:rsidRDefault="00902B3A" w:rsidP="00097484">
            <w:pPr>
              <w:keepNext/>
              <w:keepLines/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02B3A" w:rsidRPr="00694000" w14:paraId="2771809E" w14:textId="77777777" w:rsidTr="00097484">
        <w:tc>
          <w:tcPr>
            <w:tcW w:w="1701" w:type="dxa"/>
            <w:shd w:val="pct5" w:color="auto" w:fill="FFFFFF"/>
          </w:tcPr>
          <w:p w14:paraId="7DA15F1C" w14:textId="77777777" w:rsidR="00902B3A" w:rsidRPr="00694000" w:rsidRDefault="00902B3A" w:rsidP="00097484">
            <w:pPr>
              <w:keepNext/>
              <w:keepLines/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694000">
              <w:rPr>
                <w:rFonts w:asciiTheme="minorHAnsi" w:hAnsiTheme="minorHAnsi" w:cstheme="minorHAnsi"/>
                <w:b/>
                <w:sz w:val="22"/>
                <w:szCs w:val="22"/>
              </w:rPr>
              <w:t>Organisation</w:t>
            </w:r>
            <w:proofErr w:type="spellEnd"/>
          </w:p>
        </w:tc>
        <w:tc>
          <w:tcPr>
            <w:tcW w:w="7371" w:type="dxa"/>
          </w:tcPr>
          <w:p w14:paraId="32CAC197" w14:textId="77777777" w:rsidR="00902B3A" w:rsidRPr="00694000" w:rsidRDefault="00902B3A" w:rsidP="00097484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02B3A" w:rsidRPr="00694000" w14:paraId="41CDC3A0" w14:textId="77777777" w:rsidTr="00097484">
        <w:tc>
          <w:tcPr>
            <w:tcW w:w="1701" w:type="dxa"/>
            <w:shd w:val="pct5" w:color="auto" w:fill="FFFFFF"/>
          </w:tcPr>
          <w:p w14:paraId="4860012B" w14:textId="77777777" w:rsidR="00902B3A" w:rsidRPr="00694000" w:rsidRDefault="00902B3A" w:rsidP="00097484">
            <w:pPr>
              <w:keepNext/>
              <w:keepLines/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4000">
              <w:rPr>
                <w:rFonts w:asciiTheme="minorHAnsi" w:hAnsiTheme="minorHAnsi" w:cstheme="minorHAnsi"/>
                <w:b/>
                <w:sz w:val="22"/>
                <w:szCs w:val="22"/>
              </w:rPr>
              <w:t>Address</w:t>
            </w:r>
          </w:p>
        </w:tc>
        <w:tc>
          <w:tcPr>
            <w:tcW w:w="7371" w:type="dxa"/>
          </w:tcPr>
          <w:p w14:paraId="2619AB4F" w14:textId="77777777" w:rsidR="00902B3A" w:rsidRPr="00694000" w:rsidRDefault="00902B3A" w:rsidP="00097484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02B3A" w:rsidRPr="00694000" w14:paraId="63AE490E" w14:textId="77777777" w:rsidTr="00097484">
        <w:tc>
          <w:tcPr>
            <w:tcW w:w="1701" w:type="dxa"/>
            <w:shd w:val="pct5" w:color="auto" w:fill="FFFFFF"/>
          </w:tcPr>
          <w:p w14:paraId="0DD6A75F" w14:textId="77777777" w:rsidR="00902B3A" w:rsidRPr="00694000" w:rsidRDefault="00902B3A" w:rsidP="00097484">
            <w:pPr>
              <w:keepNext/>
              <w:keepLines/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4000">
              <w:rPr>
                <w:rFonts w:asciiTheme="minorHAnsi" w:hAnsiTheme="minorHAnsi" w:cstheme="minorHAnsi"/>
                <w:b/>
                <w:sz w:val="22"/>
                <w:szCs w:val="22"/>
              </w:rPr>
              <w:t>Telephone</w:t>
            </w:r>
          </w:p>
        </w:tc>
        <w:tc>
          <w:tcPr>
            <w:tcW w:w="7371" w:type="dxa"/>
          </w:tcPr>
          <w:p w14:paraId="7EDF9D9B" w14:textId="77777777" w:rsidR="00902B3A" w:rsidRPr="00694000" w:rsidRDefault="00902B3A" w:rsidP="00097484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02B3A" w:rsidRPr="00694000" w14:paraId="18A17E0F" w14:textId="77777777" w:rsidTr="00097484">
        <w:tc>
          <w:tcPr>
            <w:tcW w:w="1701" w:type="dxa"/>
            <w:shd w:val="pct5" w:color="auto" w:fill="FFFFFF"/>
          </w:tcPr>
          <w:p w14:paraId="303580C5" w14:textId="77777777" w:rsidR="00902B3A" w:rsidRPr="00694000" w:rsidRDefault="00902B3A" w:rsidP="00097484">
            <w:pPr>
              <w:keepNext/>
              <w:keepLines/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4000">
              <w:rPr>
                <w:rFonts w:asciiTheme="minorHAnsi" w:hAnsiTheme="minorHAnsi" w:cstheme="minorHAnsi"/>
                <w:b/>
                <w:sz w:val="22"/>
                <w:szCs w:val="22"/>
              </w:rPr>
              <w:t>Fax</w:t>
            </w:r>
          </w:p>
        </w:tc>
        <w:tc>
          <w:tcPr>
            <w:tcW w:w="7371" w:type="dxa"/>
          </w:tcPr>
          <w:p w14:paraId="0F99C183" w14:textId="77777777" w:rsidR="00902B3A" w:rsidRPr="00694000" w:rsidRDefault="00902B3A" w:rsidP="00097484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02B3A" w:rsidRPr="00694000" w14:paraId="5226DE60" w14:textId="77777777" w:rsidTr="00097484">
        <w:tc>
          <w:tcPr>
            <w:tcW w:w="1701" w:type="dxa"/>
            <w:shd w:val="pct5" w:color="auto" w:fill="FFFFFF"/>
          </w:tcPr>
          <w:p w14:paraId="066DB329" w14:textId="77777777" w:rsidR="00902B3A" w:rsidRPr="00694000" w:rsidRDefault="00902B3A" w:rsidP="00097484">
            <w:pPr>
              <w:keepNext/>
              <w:keepLines/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4000">
              <w:rPr>
                <w:rFonts w:asciiTheme="minorHAnsi" w:hAnsiTheme="minorHAnsi" w:cstheme="minorHAnsi"/>
                <w:b/>
                <w:sz w:val="22"/>
                <w:szCs w:val="22"/>
              </w:rPr>
              <w:t>e-mail</w:t>
            </w:r>
          </w:p>
        </w:tc>
        <w:tc>
          <w:tcPr>
            <w:tcW w:w="7371" w:type="dxa"/>
          </w:tcPr>
          <w:p w14:paraId="397ED7BA" w14:textId="77777777" w:rsidR="00902B3A" w:rsidRPr="00694000" w:rsidRDefault="00902B3A" w:rsidP="00097484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82DE09E" w14:textId="77777777" w:rsidR="00902B3A" w:rsidRDefault="00902B3A" w:rsidP="00902B3A">
      <w:pPr>
        <w:pStyle w:val="BodyText"/>
        <w:rPr>
          <w:lang w:val="en-US"/>
        </w:rPr>
      </w:pPr>
    </w:p>
    <w:p w14:paraId="530EDBC6" w14:textId="77777777" w:rsidR="00902B3A" w:rsidRDefault="00902B3A" w:rsidP="00902B3A">
      <w:pPr>
        <w:pStyle w:val="BodyText"/>
        <w:rPr>
          <w:lang w:val="en-US"/>
        </w:rPr>
      </w:pPr>
    </w:p>
    <w:tbl>
      <w:tblPr>
        <w:tblW w:w="9072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7371"/>
      </w:tblGrid>
      <w:tr w:rsidR="00666F76" w:rsidRPr="00666F76" w14:paraId="661F7D53" w14:textId="77777777" w:rsidTr="004E370A">
        <w:tc>
          <w:tcPr>
            <w:tcW w:w="1701" w:type="dxa"/>
            <w:shd w:val="pct5" w:color="auto" w:fill="FFFFFF"/>
          </w:tcPr>
          <w:p w14:paraId="755F0300" w14:textId="255695EB" w:rsidR="00666F76" w:rsidRPr="00666F76" w:rsidRDefault="00666F76" w:rsidP="004E370A">
            <w:pPr>
              <w:keepNext/>
              <w:keepLines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666F76">
              <w:rPr>
                <w:rFonts w:ascii="Arial" w:hAnsi="Arial" w:cs="Arial"/>
                <w:b/>
                <w:sz w:val="22"/>
                <w:szCs w:val="22"/>
              </w:rPr>
              <w:t>Name contractor</w:t>
            </w:r>
          </w:p>
        </w:tc>
        <w:tc>
          <w:tcPr>
            <w:tcW w:w="7371" w:type="dxa"/>
          </w:tcPr>
          <w:p w14:paraId="590313E7" w14:textId="77777777" w:rsidR="00666F76" w:rsidRPr="00666F76" w:rsidRDefault="00666F76" w:rsidP="004E370A">
            <w:pPr>
              <w:keepNext/>
              <w:keepLines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6F76" w:rsidRPr="00666F76" w14:paraId="4A57781E" w14:textId="77777777" w:rsidTr="004E370A">
        <w:tc>
          <w:tcPr>
            <w:tcW w:w="1701" w:type="dxa"/>
            <w:shd w:val="pct5" w:color="auto" w:fill="FFFFFF"/>
          </w:tcPr>
          <w:p w14:paraId="6117D562" w14:textId="39FE7F67" w:rsidR="00666F76" w:rsidRPr="00666F76" w:rsidRDefault="00666F76" w:rsidP="004E370A">
            <w:pPr>
              <w:keepNext/>
              <w:keepLines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666F76">
              <w:rPr>
                <w:rFonts w:ascii="Arial" w:hAnsi="Arial" w:cs="Arial"/>
                <w:b/>
                <w:sz w:val="22"/>
                <w:szCs w:val="22"/>
              </w:rPr>
              <w:t>Signature</w:t>
            </w:r>
          </w:p>
        </w:tc>
        <w:tc>
          <w:tcPr>
            <w:tcW w:w="7371" w:type="dxa"/>
          </w:tcPr>
          <w:p w14:paraId="6A61F095" w14:textId="77777777" w:rsidR="00666F76" w:rsidRPr="00666F76" w:rsidRDefault="00666F76" w:rsidP="004E370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6F76" w:rsidRPr="00666F76" w14:paraId="1DBD2836" w14:textId="77777777" w:rsidTr="004E370A">
        <w:tc>
          <w:tcPr>
            <w:tcW w:w="1701" w:type="dxa"/>
            <w:shd w:val="pct5" w:color="auto" w:fill="FFFFFF"/>
          </w:tcPr>
          <w:p w14:paraId="18A7F7A2" w14:textId="503F2078" w:rsidR="00666F76" w:rsidRPr="00666F76" w:rsidRDefault="00666F76" w:rsidP="004E370A">
            <w:pPr>
              <w:keepNext/>
              <w:keepLines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666F76">
              <w:rPr>
                <w:rFonts w:ascii="Arial" w:hAnsi="Arial" w:cs="Arial"/>
                <w:b/>
                <w:sz w:val="22"/>
                <w:szCs w:val="22"/>
              </w:rPr>
              <w:t>Name other party</w:t>
            </w:r>
          </w:p>
        </w:tc>
        <w:tc>
          <w:tcPr>
            <w:tcW w:w="7371" w:type="dxa"/>
          </w:tcPr>
          <w:p w14:paraId="7ED3C86E" w14:textId="77777777" w:rsidR="00666F76" w:rsidRPr="00666F76" w:rsidRDefault="00666F76" w:rsidP="004E370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6F76" w:rsidRPr="00666F76" w14:paraId="161D1543" w14:textId="77777777" w:rsidTr="004E370A">
        <w:tc>
          <w:tcPr>
            <w:tcW w:w="1701" w:type="dxa"/>
            <w:shd w:val="pct5" w:color="auto" w:fill="FFFFFF"/>
          </w:tcPr>
          <w:p w14:paraId="7CBC6A05" w14:textId="2860CF8C" w:rsidR="00666F76" w:rsidRPr="00666F76" w:rsidRDefault="00666F76" w:rsidP="004E370A">
            <w:pPr>
              <w:keepNext/>
              <w:keepLines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666F76">
              <w:rPr>
                <w:rFonts w:ascii="Arial" w:hAnsi="Arial" w:cs="Arial"/>
                <w:b/>
                <w:sz w:val="22"/>
                <w:szCs w:val="22"/>
              </w:rPr>
              <w:t>Signature</w:t>
            </w:r>
          </w:p>
        </w:tc>
        <w:tc>
          <w:tcPr>
            <w:tcW w:w="7371" w:type="dxa"/>
          </w:tcPr>
          <w:p w14:paraId="633C29D1" w14:textId="77777777" w:rsidR="00666F76" w:rsidRPr="00666F76" w:rsidRDefault="00666F76" w:rsidP="004E370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6F76" w:rsidRPr="00666F76" w14:paraId="41467BAB" w14:textId="77777777" w:rsidTr="004E370A">
        <w:tc>
          <w:tcPr>
            <w:tcW w:w="1701" w:type="dxa"/>
            <w:shd w:val="pct5" w:color="auto" w:fill="FFFFFF"/>
          </w:tcPr>
          <w:p w14:paraId="74C5791D" w14:textId="4785509E" w:rsidR="00666F76" w:rsidRPr="00666F76" w:rsidRDefault="00666F76" w:rsidP="004E370A">
            <w:pPr>
              <w:keepNext/>
              <w:keepLines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666F76">
              <w:rPr>
                <w:rFonts w:ascii="Arial" w:hAnsi="Arial" w:cs="Arial"/>
                <w:b/>
                <w:sz w:val="22"/>
                <w:szCs w:val="22"/>
              </w:rPr>
              <w:t>Date</w:t>
            </w:r>
          </w:p>
        </w:tc>
        <w:tc>
          <w:tcPr>
            <w:tcW w:w="7371" w:type="dxa"/>
          </w:tcPr>
          <w:p w14:paraId="56C43C34" w14:textId="77777777" w:rsidR="00666F76" w:rsidRPr="00666F76" w:rsidRDefault="00666F76" w:rsidP="004E370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7BAD3E0" w14:textId="77777777" w:rsidR="00666F76" w:rsidRDefault="00666F76" w:rsidP="00902B3A">
      <w:pPr>
        <w:pStyle w:val="BodyText"/>
        <w:rPr>
          <w:lang w:val="en-US"/>
        </w:rPr>
      </w:pPr>
    </w:p>
    <w:p w14:paraId="14CA78C5" w14:textId="77777777" w:rsidR="00902B3A" w:rsidRDefault="00902B3A" w:rsidP="00902B3A">
      <w:pPr>
        <w:pStyle w:val="BodyText"/>
        <w:rPr>
          <w:lang w:val="en-US"/>
        </w:rPr>
      </w:pPr>
    </w:p>
    <w:p w14:paraId="47816838" w14:textId="77777777" w:rsidR="00902B3A" w:rsidRDefault="00902B3A" w:rsidP="00902B3A">
      <w:pPr>
        <w:pStyle w:val="BodyText"/>
        <w:rPr>
          <w:lang w:val="en-US"/>
        </w:rPr>
      </w:pPr>
    </w:p>
    <w:p w14:paraId="4A87F5D9" w14:textId="77777777" w:rsidR="00902B3A" w:rsidRDefault="00902B3A" w:rsidP="00902B3A">
      <w:pPr>
        <w:pStyle w:val="BodyText"/>
        <w:rPr>
          <w:lang w:val="en-US"/>
        </w:rPr>
      </w:pPr>
    </w:p>
    <w:p w14:paraId="5CEF66F0" w14:textId="77777777" w:rsidR="00902B3A" w:rsidRDefault="00902B3A" w:rsidP="00902B3A">
      <w:pPr>
        <w:pStyle w:val="BodyText"/>
        <w:rPr>
          <w:lang w:val="en-US"/>
        </w:rPr>
      </w:pPr>
    </w:p>
    <w:p w14:paraId="4F3685FB" w14:textId="77777777" w:rsidR="00902B3A" w:rsidRPr="000D70F6" w:rsidRDefault="00902B3A" w:rsidP="00902B3A">
      <w:pPr>
        <w:pStyle w:val="BodyText"/>
        <w:rPr>
          <w:lang w:val="en-US"/>
        </w:rPr>
      </w:pPr>
    </w:p>
    <w:p w14:paraId="79BEBB22" w14:textId="77777777" w:rsidR="00902B3A" w:rsidRPr="0068763B" w:rsidRDefault="00902B3A" w:rsidP="00902B3A">
      <w:pPr>
        <w:rPr>
          <w:sz w:val="28"/>
          <w:szCs w:val="28"/>
        </w:rPr>
      </w:pPr>
    </w:p>
    <w:p w14:paraId="251DF619" w14:textId="77777777" w:rsidR="00902B3A" w:rsidRPr="0068763B" w:rsidRDefault="00902B3A" w:rsidP="00902B3A">
      <w:pPr>
        <w:rPr>
          <w:sz w:val="28"/>
          <w:szCs w:val="28"/>
        </w:rPr>
      </w:pPr>
    </w:p>
    <w:p w14:paraId="6104D9D6" w14:textId="28D3D0C7" w:rsidR="00E865FF" w:rsidRPr="00902B3A" w:rsidRDefault="00E865FF" w:rsidP="00732F9E">
      <w:pPr>
        <w:tabs>
          <w:tab w:val="left" w:pos="1701"/>
        </w:tabs>
        <w:spacing w:before="120" w:after="120"/>
      </w:pPr>
    </w:p>
    <w:sectPr w:rsidR="00E865FF" w:rsidRPr="00902B3A" w:rsidSect="0098200F">
      <w:headerReference w:type="default" r:id="rId11"/>
      <w:pgSz w:w="12240" w:h="15840"/>
      <w:pgMar w:top="2801" w:right="1183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A364B2" w14:textId="77777777" w:rsidR="00096360" w:rsidRDefault="00096360" w:rsidP="00F00254">
      <w:r>
        <w:separator/>
      </w:r>
    </w:p>
  </w:endnote>
  <w:endnote w:type="continuationSeparator" w:id="0">
    <w:p w14:paraId="0A715687" w14:textId="77777777" w:rsidR="00096360" w:rsidRDefault="00096360" w:rsidP="00F00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0AAAF8" w14:textId="77777777" w:rsidR="00096360" w:rsidRDefault="00096360" w:rsidP="00F00254">
      <w:r>
        <w:separator/>
      </w:r>
    </w:p>
  </w:footnote>
  <w:footnote w:type="continuationSeparator" w:id="0">
    <w:p w14:paraId="7770A461" w14:textId="77777777" w:rsidR="00096360" w:rsidRDefault="00096360" w:rsidP="00F002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17E798" w14:textId="77777777" w:rsidR="00544A37" w:rsidRDefault="00795C10" w:rsidP="00F435EC">
    <w:pPr>
      <w:pStyle w:val="Header"/>
      <w:tabs>
        <w:tab w:val="clear" w:pos="4513"/>
        <w:tab w:val="clear" w:pos="9026"/>
        <w:tab w:val="left" w:pos="837"/>
      </w:tabs>
    </w:pPr>
    <w:r>
      <w:rPr>
        <w:noProof/>
        <w:lang w:val="en-GB" w:eastAsia="en-GB"/>
      </w:rPr>
      <w:drawing>
        <wp:anchor distT="0" distB="0" distL="114300" distR="114300" simplePos="0" relativeHeight="251659264" behindDoc="0" locked="0" layoutInCell="1" allowOverlap="1" wp14:anchorId="4F35B64F" wp14:editId="5A9FE11F">
          <wp:simplePos x="0" y="0"/>
          <wp:positionH relativeFrom="column">
            <wp:posOffset>-371475</wp:posOffset>
          </wp:positionH>
          <wp:positionV relativeFrom="paragraph">
            <wp:posOffset>-76835</wp:posOffset>
          </wp:positionV>
          <wp:extent cx="1343025" cy="1019175"/>
          <wp:effectExtent l="0" t="0" r="9525" b="952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FMO-2015-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3025" cy="1019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435EC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numPicBullet w:numPicBulletId="1">
    <w:pict>
      <v:shape id="_x0000_i1027" type="#_x0000_t75" style="width:3in;height:3in" o:bullet="t"/>
    </w:pict>
  </w:numPicBullet>
  <w:abstractNum w:abstractNumId="0" w15:restartNumberingAfterBreak="0">
    <w:nsid w:val="02D4407D"/>
    <w:multiLevelType w:val="hybridMultilevel"/>
    <w:tmpl w:val="5806614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B4678B"/>
    <w:multiLevelType w:val="hybridMultilevel"/>
    <w:tmpl w:val="FF7E45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D30CA"/>
    <w:multiLevelType w:val="hybridMultilevel"/>
    <w:tmpl w:val="ED569BFC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EA7EFF"/>
    <w:multiLevelType w:val="hybridMultilevel"/>
    <w:tmpl w:val="574EC16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2E3481"/>
    <w:multiLevelType w:val="multilevel"/>
    <w:tmpl w:val="13CA6C5E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72D5EA2"/>
    <w:multiLevelType w:val="hybridMultilevel"/>
    <w:tmpl w:val="7512BFD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DB4DC1"/>
    <w:multiLevelType w:val="hybridMultilevel"/>
    <w:tmpl w:val="52CA7D0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3C5AD0"/>
    <w:multiLevelType w:val="hybridMultilevel"/>
    <w:tmpl w:val="BFCC804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BC516CD"/>
    <w:multiLevelType w:val="hybridMultilevel"/>
    <w:tmpl w:val="CDEC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E171567"/>
    <w:multiLevelType w:val="hybridMultilevel"/>
    <w:tmpl w:val="A08A5A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F2A3A76"/>
    <w:multiLevelType w:val="multilevel"/>
    <w:tmpl w:val="1F86D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1934A21"/>
    <w:multiLevelType w:val="hybridMultilevel"/>
    <w:tmpl w:val="18141220"/>
    <w:lvl w:ilvl="0" w:tplc="0809001B">
      <w:start w:val="1"/>
      <w:numFmt w:val="lowerRoman"/>
      <w:lvlText w:val="%1."/>
      <w:lvlJc w:val="right"/>
      <w:pPr>
        <w:ind w:left="1070" w:hanging="360"/>
      </w:p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22DB6202"/>
    <w:multiLevelType w:val="hybridMultilevel"/>
    <w:tmpl w:val="CC766B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87E1B0B"/>
    <w:multiLevelType w:val="hybridMultilevel"/>
    <w:tmpl w:val="8892DB60"/>
    <w:lvl w:ilvl="0" w:tplc="C25CBFBE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745052"/>
    <w:multiLevelType w:val="hybridMultilevel"/>
    <w:tmpl w:val="2B02305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BAA5C9B"/>
    <w:multiLevelType w:val="hybridMultilevel"/>
    <w:tmpl w:val="C616B26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CF440C6"/>
    <w:multiLevelType w:val="multilevel"/>
    <w:tmpl w:val="A81A93D2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DD4670B"/>
    <w:multiLevelType w:val="multilevel"/>
    <w:tmpl w:val="AB6A8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E5C38F8"/>
    <w:multiLevelType w:val="hybridMultilevel"/>
    <w:tmpl w:val="A82AE97E"/>
    <w:lvl w:ilvl="0" w:tplc="B1160778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 w15:restartNumberingAfterBreak="0">
    <w:nsid w:val="38D80404"/>
    <w:multiLevelType w:val="hybridMultilevel"/>
    <w:tmpl w:val="89CAB504"/>
    <w:lvl w:ilvl="0" w:tplc="C6D201B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E606808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CFA46D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30E1F4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E76D8D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1AA1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E8092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AE62FF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FB241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3BCF26F9"/>
    <w:multiLevelType w:val="hybridMultilevel"/>
    <w:tmpl w:val="937A21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285659"/>
    <w:multiLevelType w:val="hybridMultilevel"/>
    <w:tmpl w:val="963E61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F87003"/>
    <w:multiLevelType w:val="hybridMultilevel"/>
    <w:tmpl w:val="02C45A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A74857"/>
    <w:multiLevelType w:val="hybridMultilevel"/>
    <w:tmpl w:val="CEE602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175A2D"/>
    <w:multiLevelType w:val="hybridMultilevel"/>
    <w:tmpl w:val="8C7E4D26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12590F"/>
    <w:multiLevelType w:val="multilevel"/>
    <w:tmpl w:val="8FE858E4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3E95465"/>
    <w:multiLevelType w:val="multilevel"/>
    <w:tmpl w:val="C75454B2"/>
    <w:lvl w:ilvl="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4353425"/>
    <w:multiLevelType w:val="hybridMultilevel"/>
    <w:tmpl w:val="702A6F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964D91"/>
    <w:multiLevelType w:val="hybridMultilevel"/>
    <w:tmpl w:val="1548ECF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76573E9"/>
    <w:multiLevelType w:val="hybridMultilevel"/>
    <w:tmpl w:val="EC1466D0"/>
    <w:lvl w:ilvl="0" w:tplc="542EBAE8">
      <w:start w:val="1"/>
      <w:numFmt w:val="bullet"/>
      <w:lvlText w:val="•"/>
      <w:lvlJc w:val="left"/>
      <w:pPr>
        <w:ind w:left="720" w:hanging="72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AB63300"/>
    <w:multiLevelType w:val="hybridMultilevel"/>
    <w:tmpl w:val="704CA8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EB2FBD"/>
    <w:multiLevelType w:val="hybridMultilevel"/>
    <w:tmpl w:val="AA2CF2A8"/>
    <w:lvl w:ilvl="0" w:tplc="09CADB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sz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5DA304F6"/>
    <w:multiLevelType w:val="hybridMultilevel"/>
    <w:tmpl w:val="AA5AAEF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0306D02"/>
    <w:multiLevelType w:val="hybridMultilevel"/>
    <w:tmpl w:val="4534649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4B07BC2"/>
    <w:multiLevelType w:val="hybridMultilevel"/>
    <w:tmpl w:val="094016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76D1B4A"/>
    <w:multiLevelType w:val="hybridMultilevel"/>
    <w:tmpl w:val="079A1E7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A15210"/>
    <w:multiLevelType w:val="hybridMultilevel"/>
    <w:tmpl w:val="F926B04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91057A3"/>
    <w:multiLevelType w:val="hybridMultilevel"/>
    <w:tmpl w:val="C100CD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3822E6"/>
    <w:multiLevelType w:val="hybridMultilevel"/>
    <w:tmpl w:val="00E6DC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F561879"/>
    <w:multiLevelType w:val="hybridMultilevel"/>
    <w:tmpl w:val="2B02305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04B4C14"/>
    <w:multiLevelType w:val="hybridMultilevel"/>
    <w:tmpl w:val="A906BD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4D026AC"/>
    <w:multiLevelType w:val="hybridMultilevel"/>
    <w:tmpl w:val="2B02305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5F87E59"/>
    <w:multiLevelType w:val="hybridMultilevel"/>
    <w:tmpl w:val="C1BCC2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79A2054"/>
    <w:multiLevelType w:val="hybridMultilevel"/>
    <w:tmpl w:val="FDA8B2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7E27AC0"/>
    <w:multiLevelType w:val="hybridMultilevel"/>
    <w:tmpl w:val="D3609E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9B73021"/>
    <w:multiLevelType w:val="hybridMultilevel"/>
    <w:tmpl w:val="6340206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D295EAB"/>
    <w:multiLevelType w:val="hybridMultilevel"/>
    <w:tmpl w:val="2B02305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49940357">
    <w:abstractNumId w:val="7"/>
  </w:num>
  <w:num w:numId="2" w16cid:durableId="168908001">
    <w:abstractNumId w:val="23"/>
  </w:num>
  <w:num w:numId="3" w16cid:durableId="741610198">
    <w:abstractNumId w:val="1"/>
  </w:num>
  <w:num w:numId="4" w16cid:durableId="1996032331">
    <w:abstractNumId w:val="13"/>
  </w:num>
  <w:num w:numId="5" w16cid:durableId="118424016">
    <w:abstractNumId w:val="27"/>
  </w:num>
  <w:num w:numId="6" w16cid:durableId="904145438">
    <w:abstractNumId w:val="29"/>
  </w:num>
  <w:num w:numId="7" w16cid:durableId="1198471935">
    <w:abstractNumId w:val="37"/>
  </w:num>
  <w:num w:numId="8" w16cid:durableId="1029572387">
    <w:abstractNumId w:val="3"/>
  </w:num>
  <w:num w:numId="9" w16cid:durableId="1267350732">
    <w:abstractNumId w:val="0"/>
  </w:num>
  <w:num w:numId="10" w16cid:durableId="912860431">
    <w:abstractNumId w:val="43"/>
  </w:num>
  <w:num w:numId="11" w16cid:durableId="610361806">
    <w:abstractNumId w:val="9"/>
  </w:num>
  <w:num w:numId="12" w16cid:durableId="161897285">
    <w:abstractNumId w:val="15"/>
  </w:num>
  <w:num w:numId="13" w16cid:durableId="1155729044">
    <w:abstractNumId w:val="45"/>
  </w:num>
  <w:num w:numId="14" w16cid:durableId="1713921808">
    <w:abstractNumId w:val="39"/>
  </w:num>
  <w:num w:numId="15" w16cid:durableId="1787196637">
    <w:abstractNumId w:val="2"/>
  </w:num>
  <w:num w:numId="16" w16cid:durableId="1863856849">
    <w:abstractNumId w:val="24"/>
  </w:num>
  <w:num w:numId="17" w16cid:durableId="790632531">
    <w:abstractNumId w:val="46"/>
  </w:num>
  <w:num w:numId="18" w16cid:durableId="652563683">
    <w:abstractNumId w:val="30"/>
  </w:num>
  <w:num w:numId="19" w16cid:durableId="601642172">
    <w:abstractNumId w:val="14"/>
  </w:num>
  <w:num w:numId="20" w16cid:durableId="1612858071">
    <w:abstractNumId w:val="31"/>
  </w:num>
  <w:num w:numId="21" w16cid:durableId="513886726">
    <w:abstractNumId w:val="17"/>
  </w:num>
  <w:num w:numId="22" w16cid:durableId="409618462">
    <w:abstractNumId w:val="41"/>
  </w:num>
  <w:num w:numId="23" w16cid:durableId="1634368689">
    <w:abstractNumId w:val="28"/>
  </w:num>
  <w:num w:numId="24" w16cid:durableId="1001204430">
    <w:abstractNumId w:val="40"/>
  </w:num>
  <w:num w:numId="25" w16cid:durableId="1603412241">
    <w:abstractNumId w:val="38"/>
  </w:num>
  <w:num w:numId="26" w16cid:durableId="1397242795">
    <w:abstractNumId w:val="44"/>
  </w:num>
  <w:num w:numId="27" w16cid:durableId="826751136">
    <w:abstractNumId w:val="12"/>
  </w:num>
  <w:num w:numId="28" w16cid:durableId="503710998">
    <w:abstractNumId w:val="20"/>
  </w:num>
  <w:num w:numId="29" w16cid:durableId="1334067101">
    <w:abstractNumId w:val="6"/>
  </w:num>
  <w:num w:numId="30" w16cid:durableId="1720203479">
    <w:abstractNumId w:val="32"/>
  </w:num>
  <w:num w:numId="31" w16cid:durableId="281572978">
    <w:abstractNumId w:val="33"/>
  </w:num>
  <w:num w:numId="32" w16cid:durableId="865218903">
    <w:abstractNumId w:val="8"/>
  </w:num>
  <w:num w:numId="33" w16cid:durableId="659961951">
    <w:abstractNumId w:val="42"/>
  </w:num>
  <w:num w:numId="34" w16cid:durableId="987515458">
    <w:abstractNumId w:val="19"/>
  </w:num>
  <w:num w:numId="35" w16cid:durableId="314383284">
    <w:abstractNumId w:val="22"/>
  </w:num>
  <w:num w:numId="36" w16cid:durableId="1444031027">
    <w:abstractNumId w:val="36"/>
  </w:num>
  <w:num w:numId="37" w16cid:durableId="1594820288">
    <w:abstractNumId w:val="5"/>
  </w:num>
  <w:num w:numId="38" w16cid:durableId="64302723">
    <w:abstractNumId w:val="34"/>
  </w:num>
  <w:num w:numId="39" w16cid:durableId="101148791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0" w16cid:durableId="1281645876">
    <w:abstractNumId w:val="2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1" w16cid:durableId="1076442686">
    <w:abstractNumId w:val="21"/>
  </w:num>
  <w:num w:numId="42" w16cid:durableId="659844212">
    <w:abstractNumId w:val="35"/>
  </w:num>
  <w:num w:numId="43" w16cid:durableId="315648228">
    <w:abstractNumId w:val="16"/>
  </w:num>
  <w:num w:numId="44" w16cid:durableId="972365303">
    <w:abstractNumId w:val="18"/>
  </w:num>
  <w:num w:numId="45" w16cid:durableId="149908789">
    <w:abstractNumId w:val="25"/>
  </w:num>
  <w:num w:numId="46" w16cid:durableId="1299607131">
    <w:abstractNumId w:val="11"/>
  </w:num>
  <w:num w:numId="47" w16cid:durableId="117572704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3"/>
  <w:proofState w:spelling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D11"/>
    <w:rsid w:val="00003C44"/>
    <w:rsid w:val="00017EC1"/>
    <w:rsid w:val="0003014E"/>
    <w:rsid w:val="00032C41"/>
    <w:rsid w:val="000414CE"/>
    <w:rsid w:val="0005062E"/>
    <w:rsid w:val="00054273"/>
    <w:rsid w:val="0005614A"/>
    <w:rsid w:val="000575FB"/>
    <w:rsid w:val="00067A08"/>
    <w:rsid w:val="00071946"/>
    <w:rsid w:val="00071C90"/>
    <w:rsid w:val="00073E72"/>
    <w:rsid w:val="000747CC"/>
    <w:rsid w:val="00081C12"/>
    <w:rsid w:val="000829BD"/>
    <w:rsid w:val="00090CC4"/>
    <w:rsid w:val="00091563"/>
    <w:rsid w:val="00091A06"/>
    <w:rsid w:val="000938BF"/>
    <w:rsid w:val="00096360"/>
    <w:rsid w:val="000A1FE3"/>
    <w:rsid w:val="000A479E"/>
    <w:rsid w:val="000A609F"/>
    <w:rsid w:val="000A6C15"/>
    <w:rsid w:val="000B46DF"/>
    <w:rsid w:val="000B6B72"/>
    <w:rsid w:val="000C2A62"/>
    <w:rsid w:val="000C3EA6"/>
    <w:rsid w:val="000D5C6C"/>
    <w:rsid w:val="000F3B59"/>
    <w:rsid w:val="00104827"/>
    <w:rsid w:val="00111CA6"/>
    <w:rsid w:val="001213FB"/>
    <w:rsid w:val="00144D8E"/>
    <w:rsid w:val="00146A88"/>
    <w:rsid w:val="0016328E"/>
    <w:rsid w:val="001739E5"/>
    <w:rsid w:val="001838FD"/>
    <w:rsid w:val="0019512B"/>
    <w:rsid w:val="001971DF"/>
    <w:rsid w:val="001A1E6A"/>
    <w:rsid w:val="001A231A"/>
    <w:rsid w:val="001A63EA"/>
    <w:rsid w:val="001A66A4"/>
    <w:rsid w:val="001B1BE7"/>
    <w:rsid w:val="001D1509"/>
    <w:rsid w:val="00203881"/>
    <w:rsid w:val="00215B9C"/>
    <w:rsid w:val="0022234F"/>
    <w:rsid w:val="002308F4"/>
    <w:rsid w:val="0023574F"/>
    <w:rsid w:val="00237C6C"/>
    <w:rsid w:val="00244CA2"/>
    <w:rsid w:val="002468D4"/>
    <w:rsid w:val="0025133C"/>
    <w:rsid w:val="00253D2C"/>
    <w:rsid w:val="00255C4D"/>
    <w:rsid w:val="002600FA"/>
    <w:rsid w:val="002609F8"/>
    <w:rsid w:val="00265C1D"/>
    <w:rsid w:val="00267CAA"/>
    <w:rsid w:val="002829DB"/>
    <w:rsid w:val="002857D1"/>
    <w:rsid w:val="00285E3D"/>
    <w:rsid w:val="00291A0D"/>
    <w:rsid w:val="00291C96"/>
    <w:rsid w:val="002A7CA9"/>
    <w:rsid w:val="002B0390"/>
    <w:rsid w:val="002B1883"/>
    <w:rsid w:val="002D2B33"/>
    <w:rsid w:val="002D5982"/>
    <w:rsid w:val="002D5A31"/>
    <w:rsid w:val="002D7AF6"/>
    <w:rsid w:val="002E4050"/>
    <w:rsid w:val="002F280E"/>
    <w:rsid w:val="002F28BE"/>
    <w:rsid w:val="00300371"/>
    <w:rsid w:val="00303887"/>
    <w:rsid w:val="00304D9E"/>
    <w:rsid w:val="00307198"/>
    <w:rsid w:val="00317764"/>
    <w:rsid w:val="00334C8E"/>
    <w:rsid w:val="00337650"/>
    <w:rsid w:val="0034118E"/>
    <w:rsid w:val="00343378"/>
    <w:rsid w:val="0035277F"/>
    <w:rsid w:val="0036061C"/>
    <w:rsid w:val="00361825"/>
    <w:rsid w:val="003703BA"/>
    <w:rsid w:val="003741B0"/>
    <w:rsid w:val="003832F8"/>
    <w:rsid w:val="00394653"/>
    <w:rsid w:val="003946FD"/>
    <w:rsid w:val="003A41B3"/>
    <w:rsid w:val="003C0E39"/>
    <w:rsid w:val="003C3906"/>
    <w:rsid w:val="003D3001"/>
    <w:rsid w:val="003D46C9"/>
    <w:rsid w:val="003D7FC9"/>
    <w:rsid w:val="003E7FC0"/>
    <w:rsid w:val="003F31DA"/>
    <w:rsid w:val="003F6F83"/>
    <w:rsid w:val="00403AE2"/>
    <w:rsid w:val="00413DBF"/>
    <w:rsid w:val="0041434C"/>
    <w:rsid w:val="00416DE3"/>
    <w:rsid w:val="004171C5"/>
    <w:rsid w:val="0042368C"/>
    <w:rsid w:val="00424E53"/>
    <w:rsid w:val="004262DB"/>
    <w:rsid w:val="00426A06"/>
    <w:rsid w:val="004338C7"/>
    <w:rsid w:val="004459FD"/>
    <w:rsid w:val="00477F82"/>
    <w:rsid w:val="00483F83"/>
    <w:rsid w:val="00492EDD"/>
    <w:rsid w:val="00494FF9"/>
    <w:rsid w:val="004A3235"/>
    <w:rsid w:val="004C0C32"/>
    <w:rsid w:val="004C5BF8"/>
    <w:rsid w:val="004C6546"/>
    <w:rsid w:val="004D49F2"/>
    <w:rsid w:val="004E6A4B"/>
    <w:rsid w:val="004F37AD"/>
    <w:rsid w:val="004F3D03"/>
    <w:rsid w:val="00506CB1"/>
    <w:rsid w:val="005140E2"/>
    <w:rsid w:val="00514ABA"/>
    <w:rsid w:val="00520E4D"/>
    <w:rsid w:val="00523D00"/>
    <w:rsid w:val="00535663"/>
    <w:rsid w:val="00541C54"/>
    <w:rsid w:val="00542D4E"/>
    <w:rsid w:val="00544A37"/>
    <w:rsid w:val="00546140"/>
    <w:rsid w:val="00550854"/>
    <w:rsid w:val="00553DCC"/>
    <w:rsid w:val="0055408B"/>
    <w:rsid w:val="00555721"/>
    <w:rsid w:val="005621A4"/>
    <w:rsid w:val="00565610"/>
    <w:rsid w:val="0057102D"/>
    <w:rsid w:val="005738AE"/>
    <w:rsid w:val="00576628"/>
    <w:rsid w:val="00580165"/>
    <w:rsid w:val="005805F6"/>
    <w:rsid w:val="005847B0"/>
    <w:rsid w:val="005950E4"/>
    <w:rsid w:val="005956C4"/>
    <w:rsid w:val="005A0AF8"/>
    <w:rsid w:val="005A4764"/>
    <w:rsid w:val="005B18E4"/>
    <w:rsid w:val="005B30C3"/>
    <w:rsid w:val="005B3955"/>
    <w:rsid w:val="005B5AB0"/>
    <w:rsid w:val="005C6583"/>
    <w:rsid w:val="005D13A4"/>
    <w:rsid w:val="005D2D83"/>
    <w:rsid w:val="005D5AD9"/>
    <w:rsid w:val="005E071B"/>
    <w:rsid w:val="005F457E"/>
    <w:rsid w:val="005F6472"/>
    <w:rsid w:val="00604403"/>
    <w:rsid w:val="00611CF3"/>
    <w:rsid w:val="00625711"/>
    <w:rsid w:val="0062620B"/>
    <w:rsid w:val="0063143D"/>
    <w:rsid w:val="00636740"/>
    <w:rsid w:val="00644856"/>
    <w:rsid w:val="00655923"/>
    <w:rsid w:val="0066107B"/>
    <w:rsid w:val="00666F76"/>
    <w:rsid w:val="00670E2F"/>
    <w:rsid w:val="00670FC0"/>
    <w:rsid w:val="0069243B"/>
    <w:rsid w:val="00694000"/>
    <w:rsid w:val="006A1BAD"/>
    <w:rsid w:val="006A1E5A"/>
    <w:rsid w:val="006A58D6"/>
    <w:rsid w:val="006A5DF1"/>
    <w:rsid w:val="006B0883"/>
    <w:rsid w:val="006B1E52"/>
    <w:rsid w:val="006B5BC1"/>
    <w:rsid w:val="006C1ABF"/>
    <w:rsid w:val="006C6862"/>
    <w:rsid w:val="006D1027"/>
    <w:rsid w:val="006D4F1A"/>
    <w:rsid w:val="006D541B"/>
    <w:rsid w:val="006E1CD6"/>
    <w:rsid w:val="006E4CC0"/>
    <w:rsid w:val="006F019C"/>
    <w:rsid w:val="006F7BC1"/>
    <w:rsid w:val="0070132B"/>
    <w:rsid w:val="00707B54"/>
    <w:rsid w:val="007113DE"/>
    <w:rsid w:val="00712D27"/>
    <w:rsid w:val="00721A22"/>
    <w:rsid w:val="00732F9E"/>
    <w:rsid w:val="007339F3"/>
    <w:rsid w:val="00744752"/>
    <w:rsid w:val="00746E0B"/>
    <w:rsid w:val="00752892"/>
    <w:rsid w:val="00757068"/>
    <w:rsid w:val="00757793"/>
    <w:rsid w:val="00757AA0"/>
    <w:rsid w:val="00761218"/>
    <w:rsid w:val="00763A7B"/>
    <w:rsid w:val="007659E0"/>
    <w:rsid w:val="00767B91"/>
    <w:rsid w:val="00771F46"/>
    <w:rsid w:val="0077231C"/>
    <w:rsid w:val="00782523"/>
    <w:rsid w:val="00786AAF"/>
    <w:rsid w:val="00786CB2"/>
    <w:rsid w:val="007934BA"/>
    <w:rsid w:val="00794AC1"/>
    <w:rsid w:val="00795C10"/>
    <w:rsid w:val="007969B7"/>
    <w:rsid w:val="007B6EAD"/>
    <w:rsid w:val="007B7D26"/>
    <w:rsid w:val="007D518D"/>
    <w:rsid w:val="007E0304"/>
    <w:rsid w:val="007F47B8"/>
    <w:rsid w:val="007F5AFF"/>
    <w:rsid w:val="007F6179"/>
    <w:rsid w:val="008024C9"/>
    <w:rsid w:val="00812403"/>
    <w:rsid w:val="00841179"/>
    <w:rsid w:val="0084229E"/>
    <w:rsid w:val="00850679"/>
    <w:rsid w:val="008511AD"/>
    <w:rsid w:val="00852EE9"/>
    <w:rsid w:val="008605F1"/>
    <w:rsid w:val="00860D11"/>
    <w:rsid w:val="00864965"/>
    <w:rsid w:val="00864A60"/>
    <w:rsid w:val="00864C94"/>
    <w:rsid w:val="00865639"/>
    <w:rsid w:val="00866CE1"/>
    <w:rsid w:val="008718F3"/>
    <w:rsid w:val="00872494"/>
    <w:rsid w:val="0087375D"/>
    <w:rsid w:val="00877025"/>
    <w:rsid w:val="00880B75"/>
    <w:rsid w:val="00883A8C"/>
    <w:rsid w:val="00886933"/>
    <w:rsid w:val="00887B6B"/>
    <w:rsid w:val="00896082"/>
    <w:rsid w:val="00897E44"/>
    <w:rsid w:val="008A1250"/>
    <w:rsid w:val="008B2148"/>
    <w:rsid w:val="008C3580"/>
    <w:rsid w:val="008F2B87"/>
    <w:rsid w:val="008F2CF3"/>
    <w:rsid w:val="00902B3A"/>
    <w:rsid w:val="00907BBA"/>
    <w:rsid w:val="009132D5"/>
    <w:rsid w:val="00914145"/>
    <w:rsid w:val="00915EB3"/>
    <w:rsid w:val="009252E8"/>
    <w:rsid w:val="009367F9"/>
    <w:rsid w:val="009379B5"/>
    <w:rsid w:val="009401BA"/>
    <w:rsid w:val="009470A0"/>
    <w:rsid w:val="0095738E"/>
    <w:rsid w:val="009639C2"/>
    <w:rsid w:val="00972088"/>
    <w:rsid w:val="00981607"/>
    <w:rsid w:val="0098200F"/>
    <w:rsid w:val="009832AA"/>
    <w:rsid w:val="009A2A03"/>
    <w:rsid w:val="009A3A6D"/>
    <w:rsid w:val="009A5D6C"/>
    <w:rsid w:val="009D0065"/>
    <w:rsid w:val="009D1E43"/>
    <w:rsid w:val="009D6443"/>
    <w:rsid w:val="009F48C1"/>
    <w:rsid w:val="009F52DB"/>
    <w:rsid w:val="00A13F3F"/>
    <w:rsid w:val="00A17920"/>
    <w:rsid w:val="00A2290D"/>
    <w:rsid w:val="00A27637"/>
    <w:rsid w:val="00A50C1A"/>
    <w:rsid w:val="00A77A82"/>
    <w:rsid w:val="00A81760"/>
    <w:rsid w:val="00A83BB0"/>
    <w:rsid w:val="00AA1FE4"/>
    <w:rsid w:val="00AA2CCD"/>
    <w:rsid w:val="00AA3068"/>
    <w:rsid w:val="00AC3954"/>
    <w:rsid w:val="00AE0672"/>
    <w:rsid w:val="00AE56A4"/>
    <w:rsid w:val="00B0366F"/>
    <w:rsid w:val="00B05C30"/>
    <w:rsid w:val="00B13D95"/>
    <w:rsid w:val="00B167B5"/>
    <w:rsid w:val="00B22525"/>
    <w:rsid w:val="00B50F41"/>
    <w:rsid w:val="00B53446"/>
    <w:rsid w:val="00B55431"/>
    <w:rsid w:val="00B650E3"/>
    <w:rsid w:val="00B65168"/>
    <w:rsid w:val="00B66018"/>
    <w:rsid w:val="00B8402D"/>
    <w:rsid w:val="00BA586C"/>
    <w:rsid w:val="00BB0F29"/>
    <w:rsid w:val="00BC0A78"/>
    <w:rsid w:val="00BC4053"/>
    <w:rsid w:val="00BD0917"/>
    <w:rsid w:val="00BE6F69"/>
    <w:rsid w:val="00BF6908"/>
    <w:rsid w:val="00C07D50"/>
    <w:rsid w:val="00C33AB0"/>
    <w:rsid w:val="00C37750"/>
    <w:rsid w:val="00C52EF5"/>
    <w:rsid w:val="00C702B1"/>
    <w:rsid w:val="00C7248C"/>
    <w:rsid w:val="00C77155"/>
    <w:rsid w:val="00C80F8E"/>
    <w:rsid w:val="00C82BCC"/>
    <w:rsid w:val="00C86FC1"/>
    <w:rsid w:val="00C948BD"/>
    <w:rsid w:val="00CA2DD8"/>
    <w:rsid w:val="00CA30D6"/>
    <w:rsid w:val="00CA4BBA"/>
    <w:rsid w:val="00CA6CB8"/>
    <w:rsid w:val="00CB257F"/>
    <w:rsid w:val="00CB4753"/>
    <w:rsid w:val="00CB688F"/>
    <w:rsid w:val="00CC1CB4"/>
    <w:rsid w:val="00CC3281"/>
    <w:rsid w:val="00CD3692"/>
    <w:rsid w:val="00CE6FAA"/>
    <w:rsid w:val="00D041A6"/>
    <w:rsid w:val="00D07B20"/>
    <w:rsid w:val="00D102A4"/>
    <w:rsid w:val="00D11FEF"/>
    <w:rsid w:val="00D12A59"/>
    <w:rsid w:val="00D13499"/>
    <w:rsid w:val="00D464F6"/>
    <w:rsid w:val="00D601F8"/>
    <w:rsid w:val="00DA579A"/>
    <w:rsid w:val="00DC2818"/>
    <w:rsid w:val="00DC3E26"/>
    <w:rsid w:val="00DC629F"/>
    <w:rsid w:val="00DC71AC"/>
    <w:rsid w:val="00DD583E"/>
    <w:rsid w:val="00DE3EE5"/>
    <w:rsid w:val="00DE4CAA"/>
    <w:rsid w:val="00DE6CA0"/>
    <w:rsid w:val="00DF0795"/>
    <w:rsid w:val="00DF0DB3"/>
    <w:rsid w:val="00DF1B4E"/>
    <w:rsid w:val="00E130A2"/>
    <w:rsid w:val="00E15A7E"/>
    <w:rsid w:val="00E16095"/>
    <w:rsid w:val="00E244B0"/>
    <w:rsid w:val="00E335EC"/>
    <w:rsid w:val="00E36A55"/>
    <w:rsid w:val="00E36F61"/>
    <w:rsid w:val="00E45484"/>
    <w:rsid w:val="00E46FBC"/>
    <w:rsid w:val="00E6596A"/>
    <w:rsid w:val="00E65A7B"/>
    <w:rsid w:val="00E6689D"/>
    <w:rsid w:val="00E73308"/>
    <w:rsid w:val="00E743D0"/>
    <w:rsid w:val="00E748A3"/>
    <w:rsid w:val="00E76767"/>
    <w:rsid w:val="00E865FF"/>
    <w:rsid w:val="00E94037"/>
    <w:rsid w:val="00E9468C"/>
    <w:rsid w:val="00E96B9B"/>
    <w:rsid w:val="00ED0F9F"/>
    <w:rsid w:val="00ED1155"/>
    <w:rsid w:val="00ED1319"/>
    <w:rsid w:val="00ED7793"/>
    <w:rsid w:val="00EE2E60"/>
    <w:rsid w:val="00EE44DA"/>
    <w:rsid w:val="00EF0699"/>
    <w:rsid w:val="00F00254"/>
    <w:rsid w:val="00F06C38"/>
    <w:rsid w:val="00F07602"/>
    <w:rsid w:val="00F13854"/>
    <w:rsid w:val="00F15528"/>
    <w:rsid w:val="00F21FDF"/>
    <w:rsid w:val="00F26FAE"/>
    <w:rsid w:val="00F300CC"/>
    <w:rsid w:val="00F435EC"/>
    <w:rsid w:val="00F71C3A"/>
    <w:rsid w:val="00F748DE"/>
    <w:rsid w:val="00F95F1B"/>
    <w:rsid w:val="00FA0801"/>
    <w:rsid w:val="00FC2001"/>
    <w:rsid w:val="00FC5F09"/>
    <w:rsid w:val="00FE165D"/>
    <w:rsid w:val="00FE17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F62E1D"/>
  <w15:docId w15:val="{67AE987A-F824-4C2F-A27B-3D0F8660E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6F76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13DBF"/>
    <w:pPr>
      <w:keepNext/>
      <w:keepLines/>
      <w:widowControl/>
      <w:spacing w:before="480" w:after="0"/>
      <w:outlineLvl w:val="0"/>
    </w:pPr>
    <w:rPr>
      <w:rFonts w:asciiTheme="majorHAnsi" w:eastAsiaTheme="majorEastAsia" w:hAnsiTheme="majorHAnsi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86FC1"/>
    <w:pPr>
      <w:keepNext/>
      <w:keepLines/>
      <w:widowControl/>
      <w:spacing w:before="200" w:after="0"/>
      <w:outlineLvl w:val="1"/>
    </w:pPr>
    <w:rPr>
      <w:rFonts w:asciiTheme="majorHAnsi" w:eastAsiaTheme="majorEastAsia" w:hAnsiTheme="majorHAnsi" w:cstheme="majorBidi"/>
      <w:b/>
      <w:bCs/>
      <w:sz w:val="20"/>
      <w:szCs w:val="26"/>
    </w:rPr>
  </w:style>
  <w:style w:type="paragraph" w:styleId="Heading3">
    <w:name w:val="heading 3"/>
    <w:aliases w:val="Small"/>
    <w:basedOn w:val="Normal"/>
    <w:next w:val="Normal"/>
    <w:link w:val="Heading3Char"/>
    <w:uiPriority w:val="9"/>
    <w:unhideWhenUsed/>
    <w:qFormat/>
    <w:rsid w:val="00C86FC1"/>
    <w:pPr>
      <w:keepNext/>
      <w:keepLines/>
      <w:widowControl/>
      <w:spacing w:before="200" w:after="0"/>
      <w:outlineLvl w:val="2"/>
    </w:pPr>
    <w:rPr>
      <w:rFonts w:asciiTheme="majorHAnsi" w:eastAsiaTheme="majorEastAsia" w:hAnsiTheme="majorHAnsi" w:cstheme="majorBidi"/>
      <w:bCs/>
      <w:sz w:val="13"/>
      <w:szCs w:val="22"/>
    </w:rPr>
  </w:style>
  <w:style w:type="paragraph" w:styleId="Heading4">
    <w:name w:val="heading 4"/>
    <w:aliases w:val="Fax title"/>
    <w:basedOn w:val="Normal"/>
    <w:next w:val="Normal"/>
    <w:link w:val="Heading4Char"/>
    <w:uiPriority w:val="9"/>
    <w:semiHidden/>
    <w:unhideWhenUsed/>
    <w:qFormat/>
    <w:rsid w:val="00413DBF"/>
    <w:pPr>
      <w:keepNext/>
      <w:keepLines/>
      <w:widowControl/>
      <w:spacing w:before="200" w:after="0"/>
      <w:outlineLvl w:val="3"/>
    </w:pPr>
    <w:rPr>
      <w:rFonts w:asciiTheme="majorHAnsi" w:eastAsiaTheme="majorEastAsia" w:hAnsiTheme="majorHAnsi" w:cstheme="majorBidi"/>
      <w:b/>
      <w:bCs/>
      <w:i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13DBF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86FC1"/>
    <w:rPr>
      <w:rFonts w:asciiTheme="majorHAnsi" w:eastAsiaTheme="majorEastAsia" w:hAnsiTheme="majorHAnsi" w:cstheme="majorBidi"/>
      <w:b/>
      <w:bCs/>
      <w:sz w:val="20"/>
      <w:szCs w:val="2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6FC1"/>
    <w:pPr>
      <w:widowControl/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spacing w:val="15"/>
      <w:sz w:val="20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C86FC1"/>
    <w:rPr>
      <w:rFonts w:asciiTheme="majorHAnsi" w:eastAsiaTheme="majorEastAsia" w:hAnsiTheme="majorHAnsi" w:cstheme="majorBidi"/>
      <w:i/>
      <w:iCs/>
      <w:spacing w:val="15"/>
      <w:sz w:val="18"/>
      <w:szCs w:val="24"/>
    </w:rPr>
  </w:style>
  <w:style w:type="paragraph" w:styleId="Title">
    <w:name w:val="Title"/>
    <w:basedOn w:val="Normal"/>
    <w:next w:val="Normal"/>
    <w:link w:val="TitleChar"/>
    <w:uiPriority w:val="10"/>
    <w:rsid w:val="00C86FC1"/>
    <w:pPr>
      <w:widowControl/>
      <w:pBdr>
        <w:bottom w:val="single" w:sz="8" w:space="4" w:color="009ACD" w:themeColor="accent1"/>
      </w:pBdr>
      <w:spacing w:before="0" w:after="300"/>
      <w:contextualSpacing/>
    </w:pPr>
    <w:rPr>
      <w:rFonts w:asciiTheme="majorHAnsi" w:eastAsiaTheme="majorEastAsia" w:hAnsiTheme="majorHAnsi" w:cstheme="majorBidi"/>
      <w:spacing w:val="5"/>
      <w:kern w:val="28"/>
      <w:sz w:val="2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86FC1"/>
    <w:rPr>
      <w:rFonts w:asciiTheme="majorHAnsi" w:eastAsiaTheme="majorEastAsia" w:hAnsiTheme="majorHAnsi" w:cstheme="majorBidi"/>
      <w:spacing w:val="5"/>
      <w:kern w:val="28"/>
      <w:sz w:val="18"/>
      <w:szCs w:val="52"/>
    </w:rPr>
  </w:style>
  <w:style w:type="paragraph" w:styleId="NoSpacing">
    <w:name w:val="No Spacing"/>
    <w:aliases w:val="Subject"/>
    <w:basedOn w:val="Normal"/>
    <w:next w:val="Normal"/>
    <w:uiPriority w:val="1"/>
    <w:qFormat/>
    <w:rsid w:val="00C86FC1"/>
    <w:pPr>
      <w:widowControl/>
      <w:spacing w:before="0" w:after="0"/>
    </w:pPr>
    <w:rPr>
      <w:rFonts w:asciiTheme="minorHAnsi" w:eastAsiaTheme="minorHAnsi" w:hAnsiTheme="minorHAnsi" w:cstheme="minorBidi"/>
      <w:b/>
      <w:sz w:val="20"/>
      <w:szCs w:val="22"/>
    </w:rPr>
  </w:style>
  <w:style w:type="character" w:customStyle="1" w:styleId="Heading3Char">
    <w:name w:val="Heading 3 Char"/>
    <w:aliases w:val="Small Char"/>
    <w:basedOn w:val="DefaultParagraphFont"/>
    <w:link w:val="Heading3"/>
    <w:uiPriority w:val="9"/>
    <w:rsid w:val="00C86FC1"/>
    <w:rPr>
      <w:rFonts w:asciiTheme="majorHAnsi" w:eastAsiaTheme="majorEastAsia" w:hAnsiTheme="majorHAnsi" w:cstheme="majorBidi"/>
      <w:bCs/>
      <w:sz w:val="13"/>
    </w:rPr>
  </w:style>
  <w:style w:type="character" w:customStyle="1" w:styleId="Heading4Char">
    <w:name w:val="Heading 4 Char"/>
    <w:aliases w:val="Fax title Char"/>
    <w:basedOn w:val="DefaultParagraphFont"/>
    <w:link w:val="Heading4"/>
    <w:uiPriority w:val="9"/>
    <w:semiHidden/>
    <w:rsid w:val="00413DBF"/>
    <w:rPr>
      <w:rFonts w:asciiTheme="majorHAnsi" w:eastAsiaTheme="majorEastAsia" w:hAnsiTheme="majorHAnsi" w:cstheme="majorBidi"/>
      <w:b/>
      <w:bCs/>
      <w:iCs/>
      <w:sz w:val="24"/>
    </w:rPr>
  </w:style>
  <w:style w:type="character" w:styleId="Hyperlink">
    <w:name w:val="Hyperlink"/>
    <w:basedOn w:val="DefaultParagraphFont"/>
    <w:uiPriority w:val="99"/>
    <w:unhideWhenUsed/>
    <w:rsid w:val="00CC3281"/>
    <w:rPr>
      <w:color w:val="242D85" w:themeColor="hyperlink"/>
      <w:u w:val="single"/>
    </w:rPr>
  </w:style>
  <w:style w:type="paragraph" w:styleId="ListParagraph">
    <w:name w:val="List Paragraph"/>
    <w:basedOn w:val="Normal"/>
    <w:uiPriority w:val="34"/>
    <w:qFormat/>
    <w:rsid w:val="007113DE"/>
    <w:pPr>
      <w:widowControl/>
      <w:spacing w:before="0" w:after="0"/>
      <w:ind w:left="720"/>
      <w:contextualSpacing/>
    </w:pPr>
    <w:rPr>
      <w:rFonts w:asciiTheme="minorHAnsi" w:eastAsiaTheme="minorHAnsi" w:hAnsiTheme="minorHAnsi" w:cstheme="minorBidi"/>
      <w:sz w:val="20"/>
      <w:szCs w:val="22"/>
    </w:rPr>
  </w:style>
  <w:style w:type="paragraph" w:styleId="NormalWeb">
    <w:name w:val="Normal (Web)"/>
    <w:basedOn w:val="Normal"/>
    <w:uiPriority w:val="99"/>
    <w:semiHidden/>
    <w:unhideWhenUsed/>
    <w:rsid w:val="007113DE"/>
    <w:pPr>
      <w:widowControl/>
      <w:spacing w:beforeAutospacing="1" w:afterAutospacing="1"/>
    </w:pPr>
    <w:rPr>
      <w:szCs w:val="24"/>
      <w:lang w:val="en-GB" w:eastAsia="en-GB"/>
    </w:rPr>
  </w:style>
  <w:style w:type="character" w:styleId="Strong">
    <w:name w:val="Strong"/>
    <w:basedOn w:val="DefaultParagraphFont"/>
    <w:qFormat/>
    <w:rsid w:val="00AE0672"/>
    <w:rPr>
      <w:b/>
      <w:bCs/>
    </w:rPr>
  </w:style>
  <w:style w:type="table" w:styleId="TableGrid">
    <w:name w:val="Table Grid"/>
    <w:basedOn w:val="TableNormal"/>
    <w:uiPriority w:val="59"/>
    <w:rsid w:val="007612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338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38C7"/>
    <w:pPr>
      <w:widowControl/>
      <w:spacing w:before="0" w:after="0"/>
    </w:pPr>
    <w:rPr>
      <w:rFonts w:asciiTheme="minorHAnsi" w:eastAsiaTheme="minorHAnsi" w:hAnsiTheme="minorHAnsi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38C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38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38C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38C7"/>
    <w:pPr>
      <w:widowControl/>
      <w:spacing w:before="0" w:after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38C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00254"/>
    <w:pPr>
      <w:widowControl/>
      <w:tabs>
        <w:tab w:val="center" w:pos="4513"/>
        <w:tab w:val="right" w:pos="9026"/>
      </w:tabs>
      <w:spacing w:before="0" w:after="0"/>
    </w:pPr>
    <w:rPr>
      <w:rFonts w:asciiTheme="minorHAnsi" w:eastAsiaTheme="minorHAnsi" w:hAnsiTheme="minorHAnsi" w:cstheme="minorBidi"/>
      <w:sz w:val="20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F00254"/>
    <w:rPr>
      <w:sz w:val="20"/>
    </w:rPr>
  </w:style>
  <w:style w:type="paragraph" w:styleId="Footer">
    <w:name w:val="footer"/>
    <w:basedOn w:val="Normal"/>
    <w:link w:val="FooterChar"/>
    <w:uiPriority w:val="99"/>
    <w:unhideWhenUsed/>
    <w:rsid w:val="00F00254"/>
    <w:pPr>
      <w:widowControl/>
      <w:tabs>
        <w:tab w:val="center" w:pos="4513"/>
        <w:tab w:val="right" w:pos="9026"/>
      </w:tabs>
      <w:spacing w:before="0" w:after="0"/>
    </w:pPr>
    <w:rPr>
      <w:rFonts w:asciiTheme="minorHAnsi" w:eastAsiaTheme="minorHAnsi" w:hAnsiTheme="minorHAnsi" w:cstheme="minorBidi"/>
      <w:sz w:val="20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F00254"/>
    <w:rPr>
      <w:sz w:val="20"/>
    </w:rPr>
  </w:style>
  <w:style w:type="paragraph" w:customStyle="1" w:styleId="Blockquote">
    <w:name w:val="Blockquote"/>
    <w:basedOn w:val="Normal"/>
    <w:rsid w:val="000A1FE3"/>
    <w:pPr>
      <w:ind w:left="360" w:right="360"/>
    </w:pPr>
  </w:style>
  <w:style w:type="character" w:styleId="Emphasis">
    <w:name w:val="Emphasis"/>
    <w:qFormat/>
    <w:rsid w:val="000A1FE3"/>
    <w:rPr>
      <w:rFonts w:cs="Times New Roman"/>
      <w:i/>
    </w:rPr>
  </w:style>
  <w:style w:type="paragraph" w:styleId="BodyText">
    <w:name w:val="Body Text"/>
    <w:basedOn w:val="Normal"/>
    <w:link w:val="BodyTextChar"/>
    <w:unhideWhenUsed/>
    <w:qFormat/>
    <w:rsid w:val="005B5AB0"/>
    <w:pPr>
      <w:widowControl/>
      <w:spacing w:before="0" w:after="120" w:line="240" w:lineRule="atLeast"/>
    </w:pPr>
    <w:rPr>
      <w:rFonts w:ascii="Georgia" w:eastAsiaTheme="minorHAnsi" w:hAnsi="Georgia" w:cstheme="minorBidi"/>
      <w:sz w:val="20"/>
      <w:lang w:val="en-GB"/>
    </w:rPr>
  </w:style>
  <w:style w:type="character" w:customStyle="1" w:styleId="BodyTextChar">
    <w:name w:val="Body Text Char"/>
    <w:basedOn w:val="DefaultParagraphFont"/>
    <w:link w:val="BodyText"/>
    <w:rsid w:val="005B5AB0"/>
    <w:rPr>
      <w:rFonts w:ascii="Georgia" w:hAnsi="Georgia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57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18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24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519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2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1052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572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860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691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3223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3195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4328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26039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8037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38766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76356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45343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370031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2279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2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07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52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89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970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1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3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22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85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29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21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44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57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69325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65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8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67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1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52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17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70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03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566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2655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98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8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1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41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0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5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85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20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69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8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97325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43390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017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354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306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240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9778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2977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65411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62982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54024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57262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47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96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5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495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35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411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9904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590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727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4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76787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26870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441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8840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2817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2649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5137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5722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3323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03647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92353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80351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34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09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24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71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11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668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28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40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61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51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5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873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4246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742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5764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37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89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7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24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5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4265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614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7627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22166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6969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807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08963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29062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53330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34567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26280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65688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09805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00022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88350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708580">
      <w:bodyDiv w:val="1"/>
      <w:marLeft w:val="0"/>
      <w:marRight w:val="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475905">
          <w:marLeft w:val="0"/>
          <w:marRight w:val="0"/>
          <w:marTop w:val="0"/>
          <w:marBottom w:val="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1941445981">
              <w:marLeft w:val="22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41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9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18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29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346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126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9136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228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7909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4491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49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18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855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9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0880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40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6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1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65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4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822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412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6568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3572444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218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96092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4747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97038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25485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48422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77451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9509351">
                                                                      <w:marLeft w:val="0"/>
                                                                      <w:marRight w:val="0"/>
                                                                      <w:marTop w:val="15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60638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49660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14322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556112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687679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53998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06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3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28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83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85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790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539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0290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950748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0790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6408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41968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81804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08760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61521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48830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59358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27530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390005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840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828180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477233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376023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240"/>
                                                                                              <w:divBdr>
                                                                                                <w:top w:val="single" w:sz="6" w:space="0" w:color="CCCCCC"/>
                                                                                                <w:left w:val="single" w:sz="6" w:space="0" w:color="CCCCCC"/>
                                                                                                <w:bottom w:val="single" w:sz="6" w:space="0" w:color="CCCCCC"/>
                                                                                                <w:right w:val="single" w:sz="6" w:space="0" w:color="CCCCCC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0172809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045264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55447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1334306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157937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42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22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5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63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907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71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338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6272521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084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3970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58611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23531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84653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70221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6744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132131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995177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585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83374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179419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921056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095032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240"/>
                                                                                              <w:divBdr>
                                                                                                <w:top w:val="single" w:sz="6" w:space="0" w:color="CCCCCC"/>
                                                                                                <w:left w:val="single" w:sz="6" w:space="0" w:color="CCCCCC"/>
                                                                                                <w:bottom w:val="single" w:sz="6" w:space="0" w:color="CCCCCC"/>
                                                                                                <w:right w:val="single" w:sz="6" w:space="0" w:color="CCCCCC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82157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670993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647692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1094260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05889733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6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46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23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1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51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751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0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38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78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39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549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79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11373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401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545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640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286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141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466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4840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63618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4776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57400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4806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92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04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70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0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993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0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9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12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8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16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6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4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5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52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791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4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37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308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61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5022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0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662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3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59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9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1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28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712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085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Apps\msoffice\Templates\Template%20for%20Word%20document.dotx" TargetMode="External"/></Relationships>
</file>

<file path=word/theme/theme1.xml><?xml version="1.0" encoding="utf-8"?>
<a:theme xmlns:a="http://schemas.openxmlformats.org/drawingml/2006/main" name="Office Theme">
  <a:themeElements>
    <a:clrScheme name="FMO Colours">
      <a:dk1>
        <a:sysClr val="windowText" lastClr="000000"/>
      </a:dk1>
      <a:lt1>
        <a:sysClr val="window" lastClr="FFFFFF"/>
      </a:lt1>
      <a:dk2>
        <a:srgbClr val="242D85"/>
      </a:dk2>
      <a:lt2>
        <a:srgbClr val="BA7543"/>
      </a:lt2>
      <a:accent1>
        <a:srgbClr val="009ACD"/>
      </a:accent1>
      <a:accent2>
        <a:srgbClr val="B7C000"/>
      </a:accent2>
      <a:accent3>
        <a:srgbClr val="F08800"/>
      </a:accent3>
      <a:accent4>
        <a:srgbClr val="F9B200"/>
      </a:accent4>
      <a:accent5>
        <a:srgbClr val="005390"/>
      </a:accent5>
      <a:accent6>
        <a:srgbClr val="003476"/>
      </a:accent6>
      <a:hlink>
        <a:srgbClr val="242D85"/>
      </a:hlink>
      <a:folHlink>
        <a:srgbClr val="BA7543"/>
      </a:folHlink>
    </a:clrScheme>
    <a:fontScheme name="FMO Font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3dd250-a0bc-43db-9e8d-42d728af701b" xsi:nil="true"/>
    <lcf76f155ced4ddcb4097134ff3c332f xmlns="ef4de7b7-c0b6-4be2-b23c-9a09ea387a3b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61C8C4E0E0EA4989F5FAD345D6797A" ma:contentTypeVersion="17" ma:contentTypeDescription="Create a new document." ma:contentTypeScope="" ma:versionID="da6c979e8ecd9462818adde63dc9b947">
  <xsd:schema xmlns:xsd="http://www.w3.org/2001/XMLSchema" xmlns:xs="http://www.w3.org/2001/XMLSchema" xmlns:p="http://schemas.microsoft.com/office/2006/metadata/properties" xmlns:ns2="ef4de7b7-c0b6-4be2-b23c-9a09ea387a3b" xmlns:ns3="243dd250-a0bc-43db-9e8d-42d728af701b" targetNamespace="http://schemas.microsoft.com/office/2006/metadata/properties" ma:root="true" ma:fieldsID="feb7cb00388a6f1d7dfa9d6d699aedbc" ns2:_="" ns3:_="">
    <xsd:import namespace="ef4de7b7-c0b6-4be2-b23c-9a09ea387a3b"/>
    <xsd:import namespace="243dd250-a0bc-43db-9e8d-42d728af70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4de7b7-c0b6-4be2-b23c-9a09ea387a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2c8a056-6c8f-413c-b7a8-45b342be37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dd250-a0bc-43db-9e8d-42d728af70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ca8faa1-ccdd-467b-a0f9-4f43cc195f90}" ma:internalName="TaxCatchAll" ma:showField="CatchAllData" ma:web="243dd250-a0bc-43db-9e8d-42d728af70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BA91AD-E034-43AB-A23A-24E6579811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C88E33-A8E9-4243-ADE8-F63F24B3BC83}">
  <ds:schemaRefs>
    <ds:schemaRef ds:uri="http://schemas.microsoft.com/office/2006/metadata/properties"/>
    <ds:schemaRef ds:uri="http://schemas.microsoft.com/office/infopath/2007/PartnerControls"/>
    <ds:schemaRef ds:uri="2f954a9f-e114-434d-9036-6d8b692e20b1"/>
    <ds:schemaRef ds:uri="1b66a056-fa82-4b0e-8ac2-dfd33011fc87"/>
    <ds:schemaRef ds:uri="243dd250-a0bc-43db-9e8d-42d728af701b"/>
    <ds:schemaRef ds:uri="ef4de7b7-c0b6-4be2-b23c-9a09ea387a3b"/>
  </ds:schemaRefs>
</ds:datastoreItem>
</file>

<file path=customXml/itemProps3.xml><?xml version="1.0" encoding="utf-8"?>
<ds:datastoreItem xmlns:ds="http://schemas.openxmlformats.org/officeDocument/2006/customXml" ds:itemID="{0DEC2607-BA94-4E4A-83AA-B1F0B8D162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8A693F-337B-42CC-866E-8FC367DA487F}"/>
</file>

<file path=docProps/app.xml><?xml version="1.0" encoding="utf-8"?>
<Properties xmlns="http://schemas.openxmlformats.org/officeDocument/2006/extended-properties" xmlns:vt="http://schemas.openxmlformats.org/officeDocument/2006/docPropsVTypes">
  <Template>Template for Word document</Template>
  <TotalTime>8</TotalTime>
  <Pages>2</Pages>
  <Words>122</Words>
  <Characters>713</Characters>
  <Application>Microsoft Office Word</Application>
  <DocSecurity>0</DocSecurity>
  <Lines>118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FMO</Company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Laurens Mes</dc:creator>
  <cp:lastModifiedBy>Andrijana Velevska</cp:lastModifiedBy>
  <cp:revision>7</cp:revision>
  <cp:lastPrinted>2013-02-07T14:57:00Z</cp:lastPrinted>
  <dcterms:created xsi:type="dcterms:W3CDTF">2024-01-16T09:26:00Z</dcterms:created>
  <dcterms:modified xsi:type="dcterms:W3CDTF">2024-11-25T12:50:00Z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0x0101008461C8C4E0E0EA4989F5FAD345D6797A</vt:lpwstr>
  </property>
  <property fmtid="{D5CDD505-2E9C-101B-9397-08002B2CF9AE}" pid="3" name="GrammarlyDocumentId">
    <vt:lpwstr>e802ee486946c1b7b390f617188fb64569c4c64a337bd76f486747a9ce0f95a3</vt:lpwstr>
  </property>
  <property fmtid="{D5CDD505-2E9C-101B-9397-08002B2CF9AE}" pid="4" name="MediaServiceImageTags">
    <vt:lpwstr/>
  </property>
  <property fmtid="{D5CDD505-2E9C-101B-9397-08002B2CF9AE}" pid="6" name="docLang">
    <vt:lpwstr>en</vt:lpwstr>
  </property>
</Properties>
</file>